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DC29106" w14:textId="77777777" w:rsidR="00404549" w:rsidRDefault="00D90411">
      <w:r>
        <w:rPr>
          <w:noProof/>
          <w:lang w:val="en-AU"/>
        </w:rPr>
        <mc:AlternateContent>
          <mc:Choice Requires="wpg">
            <w:drawing>
              <wp:anchor distT="0" distB="0" distL="114300" distR="114300" simplePos="0" relativeHeight="252012544" behindDoc="0" locked="0" layoutInCell="1" allowOverlap="1" wp14:anchorId="279C49CD" wp14:editId="0CF5A6AF">
                <wp:simplePos x="0" y="0"/>
                <wp:positionH relativeFrom="column">
                  <wp:posOffset>-2381250</wp:posOffset>
                </wp:positionH>
                <wp:positionV relativeFrom="paragraph">
                  <wp:posOffset>-419100</wp:posOffset>
                </wp:positionV>
                <wp:extent cx="10131490" cy="6491968"/>
                <wp:effectExtent l="0" t="0" r="22225" b="23495"/>
                <wp:wrapNone/>
                <wp:docPr id="811318715" name="Group 974"/>
                <wp:cNvGraphicFramePr/>
                <a:graphic xmlns:a="http://schemas.openxmlformats.org/drawingml/2006/main">
                  <a:graphicData uri="http://schemas.microsoft.com/office/word/2010/wordprocessingGroup">
                    <wpg:wgp>
                      <wpg:cNvGrpSpPr/>
                      <wpg:grpSpPr>
                        <a:xfrm>
                          <a:off x="0" y="0"/>
                          <a:ext cx="10131490" cy="6491968"/>
                          <a:chOff x="0" y="0"/>
                          <a:chExt cx="10131490" cy="6491968"/>
                        </a:xfrm>
                      </wpg:grpSpPr>
                      <wps:wsp>
                        <wps:cNvPr id="1119813540" name="Text Box 1119813540"/>
                        <wps:cNvSpPr txBox="1"/>
                        <wps:spPr>
                          <a:xfrm>
                            <a:off x="2889864" y="321869"/>
                            <a:ext cx="1986935" cy="457200"/>
                          </a:xfrm>
                          <a:prstGeom prst="rect">
                            <a:avLst/>
                          </a:prstGeom>
                          <a:noFill/>
                          <a:ln w="6350">
                            <a:noFill/>
                          </a:ln>
                        </wps:spPr>
                        <wps:txbx>
                          <w:txbxContent>
                            <w:p w14:paraId="03E52139"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720716474" name="Group 973"/>
                        <wpg:cNvGrpSpPr/>
                        <wpg:grpSpPr>
                          <a:xfrm>
                            <a:off x="0" y="0"/>
                            <a:ext cx="10131490" cy="6491968"/>
                            <a:chOff x="0" y="0"/>
                            <a:chExt cx="10131490" cy="6491968"/>
                          </a:xfrm>
                        </wpg:grpSpPr>
                        <wpg:grpSp>
                          <wpg:cNvPr id="1685280510" name="Group 15"/>
                          <wpg:cNvGrpSpPr/>
                          <wpg:grpSpPr>
                            <a:xfrm>
                              <a:off x="0" y="276225"/>
                              <a:ext cx="10131425" cy="552450"/>
                              <a:chOff x="-903768" y="0"/>
                              <a:chExt cx="10131490" cy="957943"/>
                            </a:xfrm>
                          </wpg:grpSpPr>
                          <wps:wsp>
                            <wps:cNvPr id="1510600937" name="Rectangle 1510600937"/>
                            <wps:cNvSpPr/>
                            <wps:spPr>
                              <a:xfrm>
                                <a:off x="4208941" y="0"/>
                                <a:ext cx="5018781"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87611650" name="Rectangle 587611650"/>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142504890" name="Group 15"/>
                          <wpg:cNvGrpSpPr/>
                          <wpg:grpSpPr>
                            <a:xfrm>
                              <a:off x="0" y="5534025"/>
                              <a:ext cx="10131490" cy="957943"/>
                              <a:chOff x="-903768" y="0"/>
                              <a:chExt cx="10131490" cy="957943"/>
                            </a:xfrm>
                          </wpg:grpSpPr>
                          <wps:wsp>
                            <wps:cNvPr id="95259039" name="Rectangle 95259039"/>
                            <wps:cNvSpPr/>
                            <wps:spPr>
                              <a:xfrm>
                                <a:off x="4208941" y="0"/>
                                <a:ext cx="5018781"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69438812" name="Rectangle 2069438812"/>
                            <wps:cNvSpPr/>
                            <wps:spPr>
                              <a:xfrm>
                                <a:off x="-903768" y="0"/>
                                <a:ext cx="5847907" cy="957943"/>
                              </a:xfrm>
                              <a:prstGeom prst="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1536104600" name="Group 18"/>
                          <wpg:cNvGrpSpPr/>
                          <wpg:grpSpPr>
                            <a:xfrm>
                              <a:off x="4324350" y="0"/>
                              <a:ext cx="572357" cy="138943"/>
                              <a:chOff x="0" y="0"/>
                              <a:chExt cx="811168" cy="196896"/>
                            </a:xfrm>
                            <a:solidFill>
                              <a:srgbClr val="168489"/>
                            </a:solidFill>
                          </wpg:grpSpPr>
                          <wps:wsp>
                            <wps:cNvPr id="2112292944" name="Oval 2112292944"/>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2108089" name="Oval 1302108089"/>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0300642" name="Oval 1080300642"/>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522823720" name="Group 18"/>
                          <wpg:cNvGrpSpPr/>
                          <wpg:grpSpPr>
                            <a:xfrm>
                              <a:off x="2857500" y="885825"/>
                              <a:ext cx="572357" cy="138943"/>
                              <a:chOff x="0" y="0"/>
                              <a:chExt cx="811168" cy="196896"/>
                            </a:xfrm>
                            <a:solidFill>
                              <a:srgbClr val="168489"/>
                            </a:solidFill>
                          </wpg:grpSpPr>
                          <wps:wsp>
                            <wps:cNvPr id="1878553336" name="Oval 1878553336"/>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75478867" name="Oval 575478867"/>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37066880" name="Oval 1637066880"/>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854857020" name="Text Box 1854857020"/>
                          <wps:cNvSpPr txBox="1"/>
                          <wps:spPr>
                            <a:xfrm>
                              <a:off x="2508250" y="2362200"/>
                              <a:ext cx="5455853" cy="1590675"/>
                            </a:xfrm>
                            <a:prstGeom prst="rect">
                              <a:avLst/>
                            </a:prstGeom>
                            <a:noFill/>
                            <a:ln w="6350">
                              <a:noFill/>
                            </a:ln>
                          </wps:spPr>
                          <wps:txbx>
                            <w:txbxContent>
                              <w:p w14:paraId="7023AD2B" w14:textId="20135BC1" w:rsidR="00D90411" w:rsidRPr="002771A2" w:rsidRDefault="0071299A" w:rsidP="0071299A">
                                <w:pPr>
                                  <w:bidi w:val="0"/>
                                  <w:spacing w:line="240" w:lineRule="auto"/>
                                  <w:jc w:val="center"/>
                                  <w:rPr>
                                    <w:rFonts w:ascii="Adobe Arabic" w:hAnsi="Adobe Arabic" w:cs="Adobe Arabic"/>
                                    <w:b/>
                                    <w:bCs/>
                                    <w:sz w:val="72"/>
                                    <w:szCs w:val="96"/>
                                    <w:rtl/>
                                    <w:lang w:bidi="ar-SY"/>
                                  </w:rPr>
                                </w:pPr>
                                <w:r w:rsidRPr="0071299A">
                                  <w:rPr>
                                    <w:rFonts w:ascii="Adobe Arabic" w:hAnsi="Adobe Arabic" w:cs="Adobe Arabic"/>
                                    <w:b/>
                                    <w:bCs/>
                                    <w:sz w:val="72"/>
                                    <w:szCs w:val="96"/>
                                    <w:rtl/>
                                    <w:lang w:bidi="ar-SY"/>
                                  </w:rPr>
                                  <w:t>قيادة الأداء: التوجيه والتحفيز نحو التميّز المؤسسي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cNvPr id="1987768426" name="Group 22"/>
                          <wpg:cNvGrpSpPr/>
                          <wpg:grpSpPr>
                            <a:xfrm>
                              <a:off x="4419600" y="3952875"/>
                              <a:ext cx="1701240" cy="125988"/>
                              <a:chOff x="0" y="0"/>
                              <a:chExt cx="2658430" cy="196896"/>
                            </a:xfrm>
                            <a:solidFill>
                              <a:schemeClr val="bg1">
                                <a:lumMod val="65000"/>
                              </a:schemeClr>
                            </a:solidFill>
                          </wpg:grpSpPr>
                          <wps:wsp>
                            <wps:cNvPr id="892394987" name="Oval 892394987"/>
                            <wps:cNvSpPr/>
                            <wps:spPr>
                              <a:xfrm>
                                <a:off x="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43032223" name="Oval 1943032223"/>
                            <wps:cNvSpPr/>
                            <wps:spPr>
                              <a:xfrm>
                                <a:off x="30713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50802636" name="Oval 1850802636"/>
                            <wps:cNvSpPr/>
                            <wps:spPr>
                              <a:xfrm>
                                <a:off x="61427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330529" name="Oval 19330529"/>
                            <wps:cNvSpPr/>
                            <wps:spPr>
                              <a:xfrm>
                                <a:off x="92585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5955551" name="Oval 65955551"/>
                            <wps:cNvSpPr/>
                            <wps:spPr>
                              <a:xfrm>
                                <a:off x="1232990"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165089" name="Oval 9165089"/>
                            <wps:cNvSpPr/>
                            <wps:spPr>
                              <a:xfrm>
                                <a:off x="1540126"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7825498" name="Oval 1987825498"/>
                            <wps:cNvSpPr/>
                            <wps:spPr>
                              <a:xfrm>
                                <a:off x="1847262"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1483890" name="Oval 1251483890"/>
                            <wps:cNvSpPr/>
                            <wps:spPr>
                              <a:xfrm>
                                <a:off x="2154398"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427983" name="Oval 80427983"/>
                            <wps:cNvSpPr/>
                            <wps:spPr>
                              <a:xfrm>
                                <a:off x="2461534" y="0"/>
                                <a:ext cx="196896" cy="196896"/>
                              </a:xfrm>
                              <a:prstGeom prst="ellipse">
                                <a:avLst/>
                              </a:prstGeom>
                              <a:grp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wgp>
                  </a:graphicData>
                </a:graphic>
                <wp14:sizeRelV relativeFrom="margin">
                  <wp14:pctHeight>0</wp14:pctHeight>
                </wp14:sizeRelV>
              </wp:anchor>
            </w:drawing>
          </mc:Choice>
          <mc:Fallback>
            <w:pict>
              <v:group w14:anchorId="279C49CD" id="Group 974" o:spid="_x0000_s1026" style="position:absolute;left:0;text-align:left;margin-left:-187.5pt;margin-top:-33pt;width:797.75pt;height:511.2pt;z-index:252012544;mso-height-relative:margin" coordsize="101314,649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">
                <v:shapetype id="_x0000_t202" coordsize="21600,21600" o:spt="202" path="m,l,21600r21600,l21600,xe">
                  <v:stroke joinstyle="miter"/>
                  <v:path gradientshapeok="t" o:connecttype="rect"/>
                </v:shapetype>
                <v:shape id="Text Box 1119813540" o:spid="_x0000_s1027" type="#_x0000_t202" style="position:absolute;left:28898;top:3218;width:19869;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" filled="f" stroked="f" strokeweight=".5pt">
                  <v:textbox>
                    <w:txbxContent>
                      <w:p w14:paraId="03E52139" w14:textId="77777777" w:rsidR="00D90411" w:rsidRPr="002771A2" w:rsidRDefault="005F43F4" w:rsidP="00D90411">
                        <w:pPr>
                          <w:jc w:val="center"/>
                          <w:rPr>
                            <w:rFonts w:ascii="Adobe Arabic" w:hAnsi="Adobe Arabic" w:cs="Adobe Arabic"/>
                            <w:b/>
                            <w:bCs/>
                            <w:sz w:val="48"/>
                            <w:szCs w:val="52"/>
                            <w:rtl/>
                            <w:lang w:bidi="ar-SY"/>
                          </w:rPr>
                        </w:pP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 xml:space="preserve">ملف </w:t>
                        </w:r>
                        <w:r>
                          <w:rPr>
                            <w:rFonts w:ascii="Adobe Arabic" w:hAnsi="Adobe Arabic" w:cs="Adobe Arabic" w:hint="cs"/>
                            <w:b/>
                            <w:bCs/>
                            <w:sz w:val="48"/>
                            <w:szCs w:val="52"/>
                            <w:rtl/>
                            <w:lang w:bidi="ar-SY"/>
                          </w:rPr>
                          <w:t>ال</w:t>
                        </w:r>
                        <w:r w:rsidR="00F15E72">
                          <w:rPr>
                            <w:rFonts w:ascii="Adobe Arabic" w:hAnsi="Adobe Arabic" w:cs="Adobe Arabic" w:hint="cs"/>
                            <w:b/>
                            <w:bCs/>
                            <w:sz w:val="48"/>
                            <w:szCs w:val="52"/>
                            <w:rtl/>
                            <w:lang w:bidi="ar-SY"/>
                          </w:rPr>
                          <w:t>تعريفي</w:t>
                        </w:r>
                      </w:p>
                    </w:txbxContent>
                  </v:textbox>
                </v:shape>
                <v:group id="Group 973" o:spid="_x0000_s1028" style="position:absolute;width:101314;height:64919" coordsize="101314,64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">
                  <v:group id="Group 15" o:spid="_x0000_s1029" style="position:absolute;top:2762;width:101314;height:5524"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">
                    <v:rect id="Rectangle 1510600937" o:spid="_x0000_s1030"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" fillcolor="#a5a5a5 [2092]" stroked="f" strokeweight="1pt"/>
                    <v:rect id="Rectangle 587611650" o:spid="_x0000_s1031"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" fillcolor="#a5a5a5 [2092]" stroked="f" strokeweight="1pt"/>
                  </v:group>
                  <v:group id="Group 15" o:spid="_x0000_s1032" style="position:absolute;top:55340;width:101314;height:9579" coordorigin="-9037" coordsize="101314,9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">
                    <v:rect id="Rectangle 95259039" o:spid="_x0000_s1033" style="position:absolute;left:42089;width:5018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" fillcolor="#168489" strokecolor="#168489" strokeweight="1pt"/>
                    <v:rect id="Rectangle 2069438812" o:spid="_x0000_s1034" style="position:absolute;left:-9037;width:58478;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" fillcolor="#168489" strokecolor="#168489" strokeweight="1pt"/>
                  </v:group>
                  <v:group id="Group 18" o:spid="_x0000_s1035" style="position:absolute;left:43243;width:5724;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">
                    <v:oval id="Oval 2112292944" o:spid="_x0000_s1036"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" filled="f" strokecolor="#168489" strokeweight="1pt">
                      <v:stroke joinstyle="miter"/>
                    </v:oval>
                    <v:oval id="Oval 1302108089" o:spid="_x0000_s1037"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" filled="f" strokecolor="#168489" strokeweight="1pt">
                      <v:stroke joinstyle="miter"/>
                    </v:oval>
                    <v:oval id="Oval 1080300642" o:spid="_x0000_s1038"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" filled="f" strokecolor="#168489" strokeweight="1pt">
                      <v:stroke joinstyle="miter"/>
                    </v:oval>
                  </v:group>
                  <v:group id="Group 18" o:spid="_x0000_s1039" style="position:absolute;left:28575;top:8858;width:5723;height:1389" coordsize="8111,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">
                    <v:oval id="Oval 1878553336" o:spid="_x0000_s1040"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" filled="f" strokecolor="#168489" strokeweight="1pt">
                      <v:stroke joinstyle="miter"/>
                    </v:oval>
                    <v:oval id="Oval 575478867" o:spid="_x0000_s1041"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" filled="f" strokecolor="#168489" strokeweight="1pt">
                      <v:stroke joinstyle="miter"/>
                    </v:oval>
                    <v:oval id="Oval 1637066880" o:spid="_x0000_s1042"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" filled="f" strokecolor="#168489" strokeweight="1pt">
                      <v:stroke joinstyle="miter"/>
                    </v:oval>
                  </v:group>
                  <v:shape id="Text Box 1854857020" o:spid="_x0000_s1043" type="#_x0000_t202" style="position:absolute;left:25082;top:23622;width:54559;height:15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" filled="f" stroked="f" strokeweight=".5pt">
                    <v:textbox>
                      <w:txbxContent>
                        <w:p w14:paraId="7023AD2B" w14:textId="20135BC1" w:rsidR="00D90411" w:rsidRPr="002771A2" w:rsidRDefault="0071299A" w:rsidP="0071299A">
                          <w:pPr>
                            <w:bidi w:val="0"/>
                            <w:spacing w:line="240" w:lineRule="auto"/>
                            <w:jc w:val="center"/>
                            <w:rPr>
                              <w:rFonts w:ascii="Adobe Arabic" w:hAnsi="Adobe Arabic" w:cs="Adobe Arabic"/>
                              <w:b/>
                              <w:bCs/>
                              <w:sz w:val="72"/>
                              <w:szCs w:val="96"/>
                              <w:rtl/>
                              <w:lang w:bidi="ar-SY"/>
                            </w:rPr>
                          </w:pPr>
                          <w:r w:rsidRPr="0071299A">
                            <w:rPr>
                              <w:rFonts w:ascii="Adobe Arabic" w:hAnsi="Adobe Arabic" w:cs="Adobe Arabic"/>
                              <w:b/>
                              <w:bCs/>
                              <w:sz w:val="72"/>
                              <w:szCs w:val="96"/>
                              <w:rtl/>
                              <w:lang w:bidi="ar-SY"/>
                            </w:rPr>
                            <w:t>قيادة الأداء: التوجيه والتحفيز نحو التميّز المؤسسي</w:t>
                          </w:r>
                        </w:p>
                      </w:txbxContent>
                    </v:textbox>
                  </v:shape>
                  <v:group id="Group 22" o:spid="_x0000_s1044" style="position:absolute;left:44196;top:39528;width:17012;height:1260" coordsize="26584,19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">
                    <v:oval id="Oval 892394987" o:spid="_x0000_s1045"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" filled="f" stroked="f" strokeweight="1pt">
                      <v:stroke joinstyle="miter"/>
                    </v:oval>
                    <v:oval id="Oval 1943032223" o:spid="_x0000_s1046"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" filled="f" stroked="f" strokeweight="1pt">
                      <v:stroke joinstyle="miter"/>
                    </v:oval>
                    <v:oval id="Oval 1850802636" o:spid="_x0000_s1047"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" filled="f" stroked="f" strokeweight="1pt">
                      <v:stroke joinstyle="miter"/>
                    </v:oval>
                    <v:oval id="Oval 19330529" o:spid="_x0000_s1048" style="position:absolute;left:9258;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" filled="f" stroked="f" strokeweight="1pt">
                      <v:stroke joinstyle="miter"/>
                    </v:oval>
                    <v:oval id="Oval 65955551" o:spid="_x0000_s1049" style="position:absolute;left:12329;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" filled="f" stroked="f" strokeweight="1pt">
                      <v:stroke joinstyle="miter"/>
                    </v:oval>
                    <v:oval id="Oval 9165089" o:spid="_x0000_s1050" style="position:absolute;left:1540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" filled="f" stroked="f" strokeweight="1pt">
                      <v:stroke joinstyle="miter"/>
                    </v:oval>
                    <v:oval id="Oval 1987825498" o:spid="_x0000_s1051" style="position:absolute;left:1847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" filled="f" stroked="f" strokeweight="1pt">
                      <v:stroke joinstyle="miter"/>
                    </v:oval>
                    <v:oval id="Oval 1251483890" o:spid="_x0000_s1052" style="position:absolute;left:21543;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" filled="f" stroked="f" strokeweight="1pt">
                      <v:stroke joinstyle="miter"/>
                    </v:oval>
                    <v:oval id="Oval 80427983" o:spid="_x0000_s1053" style="position:absolute;left:24615;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" filled="f" stroked="f" strokeweight="1pt">
                      <v:stroke joinstyle="miter"/>
                    </v:oval>
                  </v:group>
                </v:group>
              </v:group>
            </w:pict>
          </mc:Fallback>
        </mc:AlternateContent>
      </w:r>
    </w:p>
    <w:p w14:paraId="2C4288BE" w14:textId="77777777" w:rsidR="00F53D08" w:rsidRPr="00F53D08" w:rsidRDefault="00F53D08" w:rsidP="00F53D08">
      <w:pPr>
        <w:rPr>
          <w:rtl/>
        </w:rPr>
      </w:pPr>
    </w:p>
    <w:p w14:paraId="0F84BAB7" w14:textId="77777777" w:rsidR="00F53D08" w:rsidRPr="00F53D08" w:rsidRDefault="00F53D08" w:rsidP="00F53D08">
      <w:pPr>
        <w:rPr>
          <w:rtl/>
        </w:rPr>
      </w:pPr>
    </w:p>
    <w:p w14:paraId="71FBC237" w14:textId="77777777" w:rsidR="00F53D08" w:rsidRPr="00F53D08" w:rsidRDefault="00F53D08" w:rsidP="00F53D08">
      <w:pPr>
        <w:rPr>
          <w:rtl/>
        </w:rPr>
      </w:pPr>
    </w:p>
    <w:p w14:paraId="6256999C" w14:textId="77777777" w:rsidR="00F53D08" w:rsidRPr="00F53D08" w:rsidRDefault="00F53D08" w:rsidP="00F53D08">
      <w:pPr>
        <w:rPr>
          <w:rtl/>
        </w:rPr>
      </w:pPr>
    </w:p>
    <w:p w14:paraId="2F4FE996" w14:textId="77777777" w:rsidR="00F53D08" w:rsidRPr="00F53D08" w:rsidRDefault="00F53D08" w:rsidP="00F53D08">
      <w:pPr>
        <w:rPr>
          <w:rtl/>
        </w:rPr>
      </w:pPr>
    </w:p>
    <w:p w14:paraId="27C0F942" w14:textId="77777777" w:rsidR="00F53D08" w:rsidRPr="00F53D08" w:rsidRDefault="00F53D08" w:rsidP="00F53D08">
      <w:pPr>
        <w:rPr>
          <w:rtl/>
        </w:rPr>
      </w:pPr>
    </w:p>
    <w:p w14:paraId="312723AE" w14:textId="77777777" w:rsidR="00F53D08" w:rsidRPr="00F53D08" w:rsidRDefault="00F53D08" w:rsidP="00F53D08">
      <w:pPr>
        <w:rPr>
          <w:rtl/>
        </w:rPr>
      </w:pPr>
    </w:p>
    <w:p w14:paraId="4590A7B9" w14:textId="77777777" w:rsidR="00F53D08" w:rsidRPr="00F53D08" w:rsidRDefault="00F53D08" w:rsidP="00F53D08">
      <w:pPr>
        <w:rPr>
          <w:rtl/>
        </w:rPr>
      </w:pPr>
    </w:p>
    <w:p w14:paraId="597F320E" w14:textId="2E025DC1" w:rsidR="00E4514E" w:rsidRDefault="0071299A" w:rsidP="00B37BEB">
      <w:pPr>
        <w:spacing w:line="276" w:lineRule="auto"/>
        <w:rPr>
          <w:sz w:val="40"/>
          <w:szCs w:val="44"/>
          <w:rtl/>
          <w:lang w:bidi="ar-SY"/>
        </w:rPr>
        <w:sectPr w:rsidR="00E4514E" w:rsidSect="005E1791">
          <w:headerReference w:type="default" r:id="rId8"/>
          <w:footerReference w:type="default" r:id="rId9"/>
          <w:pgSz w:w="11906" w:h="16838" w:code="9"/>
          <w:pgMar w:top="1440" w:right="1440" w:bottom="1440" w:left="1440" w:header="720" w:footer="397" w:gutter="0"/>
          <w:pgNumType w:start="0"/>
          <w:cols w:space="720"/>
          <w:titlePg/>
          <w:docGrid w:linePitch="381"/>
        </w:sectPr>
      </w:pPr>
      <w:r>
        <w:rPr>
          <w:noProof/>
        </w:rPr>
        <w:drawing>
          <wp:anchor distT="0" distB="0" distL="114300" distR="114300" simplePos="0" relativeHeight="252055552" behindDoc="1" locked="0" layoutInCell="1" allowOverlap="1" wp14:anchorId="2BD36FDC" wp14:editId="0B0E0878">
            <wp:simplePos x="0" y="0"/>
            <wp:positionH relativeFrom="margin">
              <wp:posOffset>-1035050</wp:posOffset>
            </wp:positionH>
            <wp:positionV relativeFrom="paragraph">
              <wp:posOffset>2700020</wp:posOffset>
            </wp:positionV>
            <wp:extent cx="7797800" cy="3936921"/>
            <wp:effectExtent l="0" t="0" r="0" b="6985"/>
            <wp:wrapNone/>
            <wp:docPr id="160869137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8691370" name="Picture 1608691370"/>
                    <pic:cNvPicPr>
                      <a:picLocks noChangeAspect="1"/>
                    </pic:cNvPicPr>
                  </pic:nvPicPr>
                  <pic:blipFill>
                    <a:blip r:embed="rId10">
                      <a:extLst>
                        <a:ext uri="{28A0092B-C50C-407E-A947-70E740481C1C}">
                          <a14:useLocalDpi xmlns:a14="http://schemas.microsoft.com/office/drawing/2010/main" val="0"/>
                        </a:ext>
                      </a:extLst>
                    </a:blip>
                    <a:stretch>
                      <a:fillRect/>
                    </a:stretch>
                  </pic:blipFill>
                  <pic:spPr bwMode="auto">
                    <a:xfrm>
                      <a:off x="0" y="0"/>
                      <a:ext cx="7822223" cy="3949252"/>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FB038B8" w14:textId="77777777" w:rsidR="00D80F3F" w:rsidRDefault="00D80F3F" w:rsidP="00B37BEB">
      <w:pPr>
        <w:spacing w:line="276" w:lineRule="auto"/>
        <w:rPr>
          <w:sz w:val="40"/>
          <w:szCs w:val="44"/>
          <w:rtl/>
          <w:lang w:bidi="ar-SY"/>
        </w:rPr>
      </w:pPr>
    </w:p>
    <w:p w14:paraId="267CF1CB" w14:textId="77777777" w:rsidR="00FB756E" w:rsidRDefault="005F43F4" w:rsidP="00B37BEB">
      <w:pPr>
        <w:spacing w:line="276" w:lineRule="auto"/>
        <w:rPr>
          <w:sz w:val="40"/>
          <w:szCs w:val="44"/>
          <w:rtl/>
          <w:lang w:bidi="ar-SY"/>
        </w:rPr>
      </w:pPr>
      <w:r>
        <w:rPr>
          <w:noProof/>
        </w:rPr>
        <mc:AlternateContent>
          <mc:Choice Requires="wps">
            <w:drawing>
              <wp:anchor distT="0" distB="0" distL="114300" distR="114300" simplePos="0" relativeHeight="252037120" behindDoc="0" locked="0" layoutInCell="1" allowOverlap="1" wp14:anchorId="622DC103" wp14:editId="1052765F">
                <wp:simplePos x="0" y="0"/>
                <wp:positionH relativeFrom="margin">
                  <wp:align>left</wp:align>
                </wp:positionH>
                <wp:positionV relativeFrom="paragraph">
                  <wp:posOffset>271780</wp:posOffset>
                </wp:positionV>
                <wp:extent cx="5150485" cy="672465"/>
                <wp:effectExtent l="0" t="0" r="0" b="0"/>
                <wp:wrapNone/>
                <wp:docPr id="1789379307"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44F8A970" w14:textId="04EC5863" w:rsidR="005F43F4" w:rsidRPr="00F01FA2" w:rsidRDefault="00CA02F6" w:rsidP="00CA02F6">
                            <w:pPr>
                              <w:jc w:val="center"/>
                              <w:rPr>
                                <w:rFonts w:ascii="Adobe Arabic" w:eastAsia="GE Dinar One" w:hAnsi="Adobe Arabic" w:cs="Adobe Arabic"/>
                                <w:b/>
                                <w:bCs/>
                                <w:kern w:val="24"/>
                                <w:sz w:val="56"/>
                                <w:szCs w:val="56"/>
                                <w:lang w:bidi="ar-SY"/>
                              </w:rPr>
                            </w:pPr>
                            <w:hyperlink r:id="rId11" w:history="1">
                              <w:r w:rsidR="005F43F4" w:rsidRPr="00CA02F6">
                                <w:rPr>
                                  <w:rStyle w:val="Hyperlink"/>
                                  <w:rFonts w:ascii="Adobe Arabic" w:eastAsia="GE Dinar One" w:hAnsi="Adobe Arabic" w:cs="Adobe Arabic" w:hint="cs"/>
                                  <w:b/>
                                  <w:bCs/>
                                  <w:kern w:val="24"/>
                                  <w:sz w:val="56"/>
                                  <w:szCs w:val="56"/>
                                  <w:rtl/>
                                  <w:lang w:bidi="ar-SY"/>
                                </w:rPr>
                                <w:t>دليل البرنامج</w:t>
                              </w:r>
                            </w:hyperlink>
                          </w:p>
                        </w:txbxContent>
                      </wps:txbx>
                      <wps:bodyPr wrap="square" rtlCol="0">
                        <a:spAutoFit/>
                      </wps:bodyPr>
                    </wps:wsp>
                  </a:graphicData>
                </a:graphic>
                <wp14:sizeRelH relativeFrom="margin">
                  <wp14:pctWidth>0</wp14:pctWidth>
                </wp14:sizeRelH>
              </wp:anchor>
            </w:drawing>
          </mc:Choice>
          <mc:Fallback>
            <w:pict>
              <v:shape w14:anchorId="622DC103" id="TextBox 34" o:spid="_x0000_s1054" type="#_x0000_t202" style="position:absolute;left:0;text-align:left;margin-left:0;margin-top:21.4pt;width:405.55pt;height:52.95pt;z-index:252037120;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" filled="f" stroked="f">
                <v:textbox style="mso-fit-shape-to-text:t">
                  <w:txbxContent>
                    <w:p w14:paraId="44F8A970" w14:textId="04EC5863" w:rsidR="005F43F4" w:rsidRPr="00F01FA2" w:rsidRDefault="00CA02F6" w:rsidP="00CA02F6">
                      <w:pPr>
                        <w:jc w:val="center"/>
                        <w:rPr>
                          <w:rFonts w:ascii="Adobe Arabic" w:eastAsia="GE Dinar One" w:hAnsi="Adobe Arabic" w:cs="Adobe Arabic"/>
                          <w:b/>
                          <w:bCs/>
                          <w:kern w:val="24"/>
                          <w:sz w:val="56"/>
                          <w:szCs w:val="56"/>
                          <w:lang w:bidi="ar-SY"/>
                        </w:rPr>
                      </w:pPr>
                      <w:hyperlink r:id="rId12" w:history="1">
                        <w:r w:rsidR="005F43F4" w:rsidRPr="00CA02F6">
                          <w:rPr>
                            <w:rStyle w:val="Hyperlink"/>
                            <w:rFonts w:ascii="Adobe Arabic" w:eastAsia="GE Dinar One" w:hAnsi="Adobe Arabic" w:cs="Adobe Arabic" w:hint="cs"/>
                            <w:b/>
                            <w:bCs/>
                            <w:kern w:val="24"/>
                            <w:sz w:val="56"/>
                            <w:szCs w:val="56"/>
                            <w:rtl/>
                            <w:lang w:bidi="ar-SY"/>
                          </w:rPr>
                          <w:t>دليل البرنامج</w:t>
                        </w:r>
                      </w:hyperlink>
                    </w:p>
                  </w:txbxContent>
                </v:textbox>
                <w10:wrap anchorx="margin"/>
              </v:shape>
            </w:pict>
          </mc:Fallback>
        </mc:AlternateContent>
      </w:r>
    </w:p>
    <w:p w14:paraId="2254B178" w14:textId="77777777" w:rsidR="00D80F3F" w:rsidRPr="00D80F3F" w:rsidRDefault="00D80F3F" w:rsidP="00D80F3F">
      <w:pPr>
        <w:rPr>
          <w:sz w:val="40"/>
          <w:szCs w:val="44"/>
          <w:rtl/>
          <w:lang w:bidi="ar-SY"/>
        </w:rPr>
      </w:pPr>
    </w:p>
    <w:p w14:paraId="26290F54" w14:textId="77777777" w:rsidR="00D80F3F" w:rsidRPr="00D80F3F" w:rsidRDefault="00D80F3F" w:rsidP="00D80F3F">
      <w:pPr>
        <w:rPr>
          <w:sz w:val="40"/>
          <w:szCs w:val="44"/>
          <w:rtl/>
          <w:lang w:bidi="ar-SY"/>
        </w:rPr>
      </w:pPr>
    </w:p>
    <w:p w14:paraId="103DCEFA" w14:textId="4EE6CE36" w:rsidR="00D80F3F" w:rsidRDefault="001024DD" w:rsidP="00D80F3F">
      <w:pPr>
        <w:rPr>
          <w:sz w:val="40"/>
          <w:szCs w:val="44"/>
          <w:rtl/>
          <w:lang w:bidi="ar-SY"/>
        </w:rPr>
      </w:pPr>
      <w:r w:rsidRPr="0003628E">
        <w:rPr>
          <w:rStyle w:val="ac"/>
          <w:b w:val="0"/>
          <w:bCs w:val="0"/>
          <w:noProof/>
          <w:sz w:val="48"/>
        </w:rPr>
        <w:drawing>
          <wp:anchor distT="0" distB="0" distL="114300" distR="114300" simplePos="0" relativeHeight="252060672" behindDoc="0" locked="0" layoutInCell="1" allowOverlap="1" wp14:anchorId="3B1BDD3F" wp14:editId="42B91B4E">
            <wp:simplePos x="0" y="0"/>
            <wp:positionH relativeFrom="margin">
              <wp:align>right</wp:align>
            </wp:positionH>
            <wp:positionV relativeFrom="paragraph">
              <wp:posOffset>455930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p>
    <w:p w14:paraId="0DA4007D" w14:textId="59EC0774" w:rsidR="001024DD" w:rsidRPr="001024DD" w:rsidRDefault="001024DD" w:rsidP="001024DD">
      <w:pPr>
        <w:spacing w:after="160" w:line="259" w:lineRule="auto"/>
        <w:jc w:val="left"/>
        <w:rPr>
          <w:rFonts w:ascii="Adobe Arabic" w:hAnsi="Adobe Arabic" w:cs="Adobe Arabic"/>
          <w:b/>
          <w:bCs/>
          <w:color w:val="168489"/>
          <w:sz w:val="44"/>
          <w:szCs w:val="48"/>
          <w:rtl/>
        </w:rPr>
      </w:pPr>
      <w:r w:rsidRPr="001024DD">
        <w:rPr>
          <w:rFonts w:ascii="Adobe Arabic" w:hAnsi="Adobe Arabic" w:cs="Adobe Arabic" w:hint="cs"/>
          <w:b/>
          <w:bCs/>
          <w:color w:val="168489"/>
          <w:sz w:val="44"/>
          <w:szCs w:val="48"/>
          <w:rtl/>
        </w:rPr>
        <w:t>وصف البرنامج:</w:t>
      </w:r>
    </w:p>
    <w:p w14:paraId="67B3667E" w14:textId="77777777" w:rsidR="001024DD" w:rsidRPr="001024DD" w:rsidRDefault="001024DD" w:rsidP="001024DD">
      <w:pPr>
        <w:spacing w:after="160" w:line="259" w:lineRule="auto"/>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دورة "قيادة الأداء: التوجيه والتحفيز نحو التميّز المؤسسي" هي دورة تدريبية مكثفة، تستهدف تعزيز قدرات مدراء الأقسام في مجال توجيه وتحفيز الموظفين لتحقيق مستويات أداء عالية. تغطي الدورة مفاهيم أساسية في القيادة الفعّالة وأنماطها المختلفة، وأدوات التحفيز المتنوعة، وآليات متابعة وتقييم الأداء، مع التركيز على التطبيقات العملية في بيئات العمل الحيوية وخاصة قطاع الطاقة.</w:t>
      </w:r>
    </w:p>
    <w:p w14:paraId="686FDA9E" w14:textId="77777777" w:rsidR="001024DD" w:rsidRPr="001024DD" w:rsidRDefault="001024DD" w:rsidP="001024DD">
      <w:pPr>
        <w:spacing w:after="160" w:line="259" w:lineRule="auto"/>
        <w:jc w:val="left"/>
        <w:rPr>
          <w:rFonts w:ascii="Adobe Arabic" w:hAnsi="Adobe Arabic" w:cs="Adobe Arabic"/>
          <w:b/>
          <w:bCs/>
          <w:color w:val="168489"/>
          <w:sz w:val="44"/>
          <w:szCs w:val="48"/>
          <w:rtl/>
        </w:rPr>
      </w:pPr>
      <w:r w:rsidRPr="001024DD">
        <w:rPr>
          <w:rFonts w:ascii="Adobe Arabic" w:hAnsi="Adobe Arabic" w:cs="Adobe Arabic"/>
          <w:b/>
          <w:bCs/>
          <w:noProof/>
          <w:color w:val="168489"/>
          <w:sz w:val="44"/>
          <w:szCs w:val="48"/>
        </w:rPr>
        <w:drawing>
          <wp:anchor distT="0" distB="0" distL="114300" distR="114300" simplePos="0" relativeHeight="252057600" behindDoc="0" locked="0" layoutInCell="1" allowOverlap="1" wp14:anchorId="0840A6DE" wp14:editId="0FA832FF">
            <wp:simplePos x="0" y="0"/>
            <wp:positionH relativeFrom="margin">
              <wp:align>right</wp:align>
            </wp:positionH>
            <wp:positionV relativeFrom="paragraph">
              <wp:posOffset>313750</wp:posOffset>
            </wp:positionV>
            <wp:extent cx="461814" cy="461814"/>
            <wp:effectExtent l="0" t="0" r="0" b="0"/>
            <wp:wrapSquare wrapText="bothSides"/>
            <wp:docPr id="36" name="Picture 8" descr="Import ">
              <a:extLst xmlns:a="http://schemas.openxmlformats.org/drawingml/2006/main">
                <a:ext uri="{FF2B5EF4-FFF2-40B4-BE49-F238E27FC236}">
                  <a16:creationId xmlns:a16="http://schemas.microsoft.com/office/drawing/2014/main" id="{6322E969-E6AB-4FCD-8A78-1045E388D6F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2" name="Picture 8" descr="Import ">
                      <a:extLst>
                        <a:ext uri="{FF2B5EF4-FFF2-40B4-BE49-F238E27FC236}">
                          <a16:creationId xmlns:a16="http://schemas.microsoft.com/office/drawing/2014/main" id="{6322E969-E6AB-4FCD-8A78-1045E388D6F1}"/>
                        </a:ext>
                      </a:extLst>
                    </pic:cNvPr>
                    <pic:cNvPicPr>
                      <a:picLocks noChangeAspect="1" noChangeArrowheads="1"/>
                    </pic:cNvPicPr>
                  </pic:nvPicPr>
                  <pic:blipFill>
                    <a:blip r:embed="rId14"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61814" cy="461814"/>
                    </a:xfrm>
                    <a:prstGeom prst="rect">
                      <a:avLst/>
                    </a:prstGeom>
                    <a:noFill/>
                  </pic:spPr>
                </pic:pic>
              </a:graphicData>
            </a:graphic>
            <wp14:sizeRelH relativeFrom="margin">
              <wp14:pctWidth>0</wp14:pctWidth>
            </wp14:sizeRelH>
            <wp14:sizeRelV relativeFrom="margin">
              <wp14:pctHeight>0</wp14:pctHeight>
            </wp14:sizeRelV>
          </wp:anchor>
        </w:drawing>
      </w:r>
    </w:p>
    <w:p w14:paraId="2622E05A" w14:textId="77777777" w:rsidR="001024DD" w:rsidRPr="001024DD" w:rsidRDefault="001024DD" w:rsidP="001024DD">
      <w:pPr>
        <w:spacing w:after="160" w:line="259" w:lineRule="auto"/>
        <w:jc w:val="left"/>
        <w:rPr>
          <w:rFonts w:ascii="Adobe Arabic" w:hAnsi="Adobe Arabic" w:cs="Adobe Arabic"/>
          <w:b/>
          <w:bCs/>
          <w:color w:val="168489"/>
          <w:sz w:val="44"/>
          <w:szCs w:val="48"/>
          <w:rtl/>
        </w:rPr>
      </w:pPr>
      <w:r w:rsidRPr="001024DD">
        <w:rPr>
          <w:rFonts w:ascii="Adobe Arabic" w:hAnsi="Adobe Arabic" w:cs="Adobe Arabic" w:hint="cs"/>
          <w:b/>
          <w:bCs/>
          <w:color w:val="168489"/>
          <w:sz w:val="44"/>
          <w:szCs w:val="48"/>
          <w:rtl/>
        </w:rPr>
        <w:t xml:space="preserve"> أهمية البرنامج:</w:t>
      </w:r>
    </w:p>
    <w:p w14:paraId="2305A753" w14:textId="77777777" w:rsidR="001024DD" w:rsidRPr="001024DD" w:rsidRDefault="001024DD" w:rsidP="001024DD">
      <w:pPr>
        <w:spacing w:line="276" w:lineRule="auto"/>
        <w:ind w:left="360"/>
        <w:jc w:val="both"/>
        <w:rPr>
          <w:rFonts w:ascii="Sakkal Majalla" w:hAnsi="Sakkal Majalla" w:cs="Sakkal Majalla"/>
          <w:sz w:val="32"/>
        </w:rPr>
      </w:pPr>
      <w:r w:rsidRPr="001024DD">
        <w:rPr>
          <w:rFonts w:ascii="Sakkal Majalla" w:hAnsi="Sakkal Majalla" w:cs="Sakkal Majalla"/>
          <w:color w:val="000000" w:themeColor="text1"/>
          <w:sz w:val="32"/>
          <w:rtl/>
        </w:rPr>
        <w:t>تكمن أهمية هذه الدورة في:</w:t>
      </w:r>
    </w:p>
    <w:p w14:paraId="2AF0F1B2" w14:textId="77777777" w:rsidR="001024DD" w:rsidRPr="001024DD" w:rsidRDefault="001024DD" w:rsidP="001024DD">
      <w:pPr>
        <w:numPr>
          <w:ilvl w:val="0"/>
          <w:numId w:val="8"/>
        </w:numPr>
        <w:spacing w:after="160" w:line="276" w:lineRule="auto"/>
        <w:contextualSpacing/>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تزايد الحاجة إلى قيادات قادرة على تحفيز الكفاءات البشرية في ظل تحديات بيئة العمل المعاصرة</w:t>
      </w:r>
    </w:p>
    <w:p w14:paraId="78750BA2" w14:textId="77777777" w:rsidR="001024DD" w:rsidRPr="001024DD" w:rsidRDefault="001024DD" w:rsidP="001024DD">
      <w:pPr>
        <w:numPr>
          <w:ilvl w:val="0"/>
          <w:numId w:val="8"/>
        </w:numPr>
        <w:spacing w:after="160" w:line="276" w:lineRule="auto"/>
        <w:contextualSpacing/>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ارتباط مستوى أداء المؤسسات بفعالية قيادة الفرق وتوجيه الموظفين</w:t>
      </w:r>
    </w:p>
    <w:p w14:paraId="3D4C3B1D" w14:textId="77777777" w:rsidR="001024DD" w:rsidRPr="001024DD" w:rsidRDefault="001024DD" w:rsidP="001024DD">
      <w:pPr>
        <w:numPr>
          <w:ilvl w:val="0"/>
          <w:numId w:val="8"/>
        </w:numPr>
        <w:spacing w:after="160" w:line="276" w:lineRule="auto"/>
        <w:contextualSpacing/>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الحاجة إلى أدوات عملية لمتابعة وتقييم وتطوير الأداء المؤسسي</w:t>
      </w:r>
    </w:p>
    <w:p w14:paraId="3084ABB7" w14:textId="77777777" w:rsidR="001024DD" w:rsidRPr="001024DD" w:rsidRDefault="001024DD" w:rsidP="001024DD">
      <w:pPr>
        <w:numPr>
          <w:ilvl w:val="0"/>
          <w:numId w:val="8"/>
        </w:numPr>
        <w:spacing w:after="160" w:line="276" w:lineRule="auto"/>
        <w:contextualSpacing/>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أهمية بناء ثقافة تنظيمية محفزة للإبداع والتميز في قطاع الطاقة والقطاعات الفنية المشابهة</w:t>
      </w:r>
    </w:p>
    <w:p w14:paraId="6CBC5FB3" w14:textId="77777777" w:rsidR="001024DD" w:rsidRPr="001024DD" w:rsidRDefault="001024DD" w:rsidP="001024DD">
      <w:pPr>
        <w:numPr>
          <w:ilvl w:val="0"/>
          <w:numId w:val="8"/>
        </w:numPr>
        <w:spacing w:after="160" w:line="276" w:lineRule="auto"/>
        <w:contextualSpacing/>
        <w:jc w:val="both"/>
        <w:rPr>
          <w:rFonts w:ascii="Sakkal Majalla" w:hAnsi="Sakkal Majalla" w:cs="Sakkal Majalla"/>
          <w:color w:val="000000" w:themeColor="text1"/>
          <w:sz w:val="32"/>
          <w:rtl/>
        </w:rPr>
      </w:pPr>
      <w:r w:rsidRPr="001024DD">
        <w:rPr>
          <w:rFonts w:ascii="Sakkal Majalla" w:hAnsi="Sakkal Majalla" w:cs="Sakkal Majalla"/>
          <w:color w:val="000000" w:themeColor="text1"/>
          <w:sz w:val="32"/>
          <w:rtl/>
        </w:rPr>
        <w:t>تأثير المهارات القيادية على استدامة نمو المؤسسات وقدرتها على المنافسة</w:t>
      </w:r>
      <w:r w:rsidRPr="001024DD">
        <w:rPr>
          <w:rFonts w:asciiTheme="minorHAnsi" w:hAnsiTheme="minorHAnsi" w:cstheme="minorBidi"/>
          <w:noProof/>
          <w:color w:val="000000" w:themeColor="text1"/>
          <w:sz w:val="22"/>
          <w:szCs w:val="22"/>
        </w:rPr>
        <w:drawing>
          <wp:anchor distT="0" distB="0" distL="114300" distR="114300" simplePos="0" relativeHeight="252058624" behindDoc="0" locked="0" layoutInCell="1" allowOverlap="1" wp14:anchorId="5F40B023" wp14:editId="4FB2190A">
            <wp:simplePos x="0" y="0"/>
            <wp:positionH relativeFrom="margin">
              <wp:posOffset>5290185</wp:posOffset>
            </wp:positionH>
            <wp:positionV relativeFrom="paragraph">
              <wp:posOffset>429895</wp:posOffset>
            </wp:positionV>
            <wp:extent cx="361950" cy="361950"/>
            <wp:effectExtent l="0" t="0" r="0" b="0"/>
            <wp:wrapSquare wrapText="bothSides"/>
            <wp:docPr id="55" name="Picture 10" descr="Target ">
              <a:extLst xmlns:a="http://schemas.openxmlformats.org/drawingml/2006/main">
                <a:ext uri="{FF2B5EF4-FFF2-40B4-BE49-F238E27FC236}">
                  <a16:creationId xmlns:a16="http://schemas.microsoft.com/office/drawing/2014/main" id="{66B02BB8-44EB-4A70-A85A-D6E6F2612FE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4" name="Picture 10" descr="Target ">
                      <a:extLst>
                        <a:ext uri="{FF2B5EF4-FFF2-40B4-BE49-F238E27FC236}">
                          <a16:creationId xmlns:a16="http://schemas.microsoft.com/office/drawing/2014/main" id="{66B02BB8-44EB-4A70-A85A-D6E6F2612FE9}"/>
                        </a:ext>
                      </a:extLst>
                    </pic:cNvPr>
                    <pic:cNvPicPr>
                      <a:picLocks noChangeAspect="1" noChangeArrowheads="1"/>
                    </pic:cNvPicPr>
                  </pic:nvPicPr>
                  <pic:blipFill>
                    <a:blip r:embed="rId15"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p>
    <w:p w14:paraId="11B0362A" w14:textId="77777777" w:rsidR="001024DD" w:rsidRPr="001024DD" w:rsidRDefault="001024DD" w:rsidP="001024DD">
      <w:pPr>
        <w:spacing w:after="160" w:line="259" w:lineRule="auto"/>
        <w:jc w:val="left"/>
        <w:rPr>
          <w:rFonts w:ascii="Adobe Arabic" w:hAnsi="Adobe Arabic" w:cs="Adobe Arabic"/>
          <w:b/>
          <w:bCs/>
          <w:color w:val="168489"/>
          <w:sz w:val="44"/>
          <w:szCs w:val="48"/>
          <w:rtl/>
        </w:rPr>
      </w:pPr>
      <w:r w:rsidRPr="001024DD">
        <w:rPr>
          <w:rFonts w:ascii="Adobe Arabic" w:hAnsi="Adobe Arabic" w:cs="Adobe Arabic" w:hint="cs"/>
          <w:b/>
          <w:bCs/>
          <w:color w:val="168489"/>
          <w:sz w:val="44"/>
          <w:szCs w:val="48"/>
          <w:rtl/>
        </w:rPr>
        <w:t xml:space="preserve"> الهدف العام:</w:t>
      </w:r>
    </w:p>
    <w:p w14:paraId="301A9E88" w14:textId="77777777" w:rsidR="001024DD" w:rsidRPr="001024DD" w:rsidRDefault="001024DD" w:rsidP="001024DD">
      <w:pPr>
        <w:spacing w:line="276" w:lineRule="auto"/>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تمكين مدراء الأقسام من اكتساب مهارات فعّالة في توجيه الموظفين وتحفيزهم، ورفع مستوى الأداء العام للفريق، واكتساب آليات متابعة التقدّم المهني وتقييم الأداء.</w:t>
      </w:r>
    </w:p>
    <w:p w14:paraId="294E5A7E" w14:textId="6D37B83D" w:rsidR="0046609B" w:rsidRPr="001024DD" w:rsidRDefault="0046609B" w:rsidP="00DF470D">
      <w:pPr>
        <w:spacing w:line="276" w:lineRule="auto"/>
        <w:jc w:val="both"/>
        <w:rPr>
          <w:rFonts w:ascii="Sakkal Majalla" w:hAnsi="Sakkal Majalla" w:cs="Sakkal Majalla"/>
          <w:b/>
          <w:bCs/>
          <w:color w:val="000000" w:themeColor="text1"/>
          <w:sz w:val="34"/>
          <w:szCs w:val="34"/>
          <w:rtl/>
        </w:rPr>
      </w:pPr>
    </w:p>
    <w:p w14:paraId="3DF25A35" w14:textId="77777777" w:rsidR="0046609B" w:rsidRDefault="0046609B" w:rsidP="0046609B">
      <w:pPr>
        <w:spacing w:line="276" w:lineRule="auto"/>
        <w:jc w:val="both"/>
        <w:rPr>
          <w:rFonts w:ascii="Sakkal Majalla" w:hAnsi="Sakkal Majalla" w:cs="Sakkal Majalla"/>
          <w:b/>
          <w:bCs/>
          <w:color w:val="000000" w:themeColor="text1"/>
          <w:sz w:val="34"/>
          <w:szCs w:val="34"/>
        </w:rPr>
      </w:pPr>
    </w:p>
    <w:p w14:paraId="157B7335" w14:textId="77777777" w:rsidR="0046609B" w:rsidRDefault="0046609B" w:rsidP="0046609B">
      <w:pPr>
        <w:spacing w:line="276" w:lineRule="auto"/>
        <w:jc w:val="both"/>
        <w:rPr>
          <w:rFonts w:ascii="Sakkal Majalla" w:hAnsi="Sakkal Majalla" w:cs="Sakkal Majalla"/>
          <w:color w:val="000000" w:themeColor="text1"/>
          <w:sz w:val="34"/>
          <w:szCs w:val="34"/>
          <w:rtl/>
        </w:rPr>
        <w:sectPr w:rsidR="0046609B" w:rsidSect="005E1791">
          <w:headerReference w:type="default" r:id="rId16"/>
          <w:pgSz w:w="11906" w:h="16838" w:code="9"/>
          <w:pgMar w:top="1440" w:right="1440" w:bottom="1440" w:left="1440" w:header="720" w:footer="397" w:gutter="0"/>
          <w:pgNumType w:start="1"/>
          <w:cols w:space="720"/>
          <w:docGrid w:linePitch="381"/>
        </w:sectPr>
      </w:pPr>
    </w:p>
    <w:p w14:paraId="6F72A5BF" w14:textId="77777777" w:rsidR="001024DD" w:rsidRPr="001024DD" w:rsidRDefault="001024DD" w:rsidP="001024DD">
      <w:pPr>
        <w:spacing w:after="160" w:line="259" w:lineRule="auto"/>
        <w:jc w:val="left"/>
        <w:rPr>
          <w:rFonts w:ascii="Adobe Arabic" w:hAnsi="Adobe Arabic" w:cs="Adobe Arabic"/>
          <w:b/>
          <w:bCs/>
          <w:color w:val="168489"/>
          <w:sz w:val="44"/>
          <w:szCs w:val="48"/>
          <w:rtl/>
        </w:rPr>
      </w:pPr>
      <w:r w:rsidRPr="001024DD">
        <w:rPr>
          <w:rFonts w:ascii="Adobe Arabic" w:hAnsi="Adobe Arabic" w:cs="Adobe Arabic"/>
          <w:b/>
          <w:bCs/>
          <w:noProof/>
          <w:color w:val="168489"/>
          <w:sz w:val="44"/>
          <w:szCs w:val="48"/>
        </w:rPr>
        <w:lastRenderedPageBreak/>
        <w:drawing>
          <wp:anchor distT="0" distB="0" distL="114300" distR="114300" simplePos="0" relativeHeight="252065792" behindDoc="0" locked="0" layoutInCell="1" allowOverlap="1" wp14:anchorId="5B79DAE0" wp14:editId="6CCEAA66">
            <wp:simplePos x="0" y="0"/>
            <wp:positionH relativeFrom="column">
              <wp:posOffset>5230377</wp:posOffset>
            </wp:positionH>
            <wp:positionV relativeFrom="paragraph">
              <wp:posOffset>35</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7"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1024DD">
        <w:rPr>
          <w:rFonts w:ascii="Adobe Arabic" w:hAnsi="Adobe Arabic" w:cs="Adobe Arabic" w:hint="cs"/>
          <w:b/>
          <w:bCs/>
          <w:color w:val="168489"/>
          <w:sz w:val="44"/>
          <w:szCs w:val="48"/>
          <w:rtl/>
        </w:rPr>
        <w:t xml:space="preserve"> الأهداف التفصيلية:</w:t>
      </w:r>
    </w:p>
    <w:p w14:paraId="1C4D93AA" w14:textId="77777777" w:rsidR="001024DD" w:rsidRPr="001024DD" w:rsidRDefault="001024DD" w:rsidP="001024DD">
      <w:pPr>
        <w:numPr>
          <w:ilvl w:val="0"/>
          <w:numId w:val="10"/>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التعرّف على مفاهيم التوجيه والتحفيز وأهميتها في بيئة العمل</w:t>
      </w:r>
    </w:p>
    <w:p w14:paraId="67269D39" w14:textId="77777777" w:rsidR="001024DD" w:rsidRPr="001024DD" w:rsidRDefault="001024DD" w:rsidP="001024DD">
      <w:pPr>
        <w:numPr>
          <w:ilvl w:val="0"/>
          <w:numId w:val="10"/>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تحديد الفروقات بين الإدارة والقيادة وتأثيرها على توجيه الفرق</w:t>
      </w:r>
    </w:p>
    <w:p w14:paraId="4F6A83F3" w14:textId="77777777" w:rsidR="001024DD" w:rsidRPr="001024DD" w:rsidRDefault="001024DD" w:rsidP="001024DD">
      <w:pPr>
        <w:numPr>
          <w:ilvl w:val="0"/>
          <w:numId w:val="10"/>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اكتساب المهارة في تحديد وتطبيق النمط القيادي المناسب للمواقف المختلفة</w:t>
      </w:r>
    </w:p>
    <w:p w14:paraId="4454DEDD" w14:textId="77777777" w:rsidR="001024DD" w:rsidRPr="001024DD" w:rsidRDefault="001024DD" w:rsidP="001024DD">
      <w:pPr>
        <w:numPr>
          <w:ilvl w:val="0"/>
          <w:numId w:val="10"/>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تطوير القدرة على تصميم برامج تحفيزية فعّالة ومخصصة وفق احتياجات الفريق</w:t>
      </w:r>
    </w:p>
    <w:p w14:paraId="06F6991C" w14:textId="77777777" w:rsidR="001024DD" w:rsidRPr="001024DD" w:rsidRDefault="001024DD" w:rsidP="001024DD">
      <w:pPr>
        <w:numPr>
          <w:ilvl w:val="0"/>
          <w:numId w:val="10"/>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إتقان أدوات متابعة وتحليل الأداء الفردي والجماعي</w:t>
      </w:r>
    </w:p>
    <w:p w14:paraId="3D5C6BF6" w14:textId="77777777" w:rsidR="001024DD" w:rsidRPr="001024DD" w:rsidRDefault="001024DD" w:rsidP="001024DD">
      <w:pPr>
        <w:numPr>
          <w:ilvl w:val="0"/>
          <w:numId w:val="10"/>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اكتساب مهارات تقديم التغذية الراجعة البنّاءة وتأثيرها على تحسين الأداء</w:t>
      </w:r>
    </w:p>
    <w:p w14:paraId="1DA69D54" w14:textId="77777777" w:rsidR="001024DD" w:rsidRPr="001024DD" w:rsidRDefault="001024DD" w:rsidP="001024DD">
      <w:pPr>
        <w:numPr>
          <w:ilvl w:val="0"/>
          <w:numId w:val="10"/>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تنمية القدرة على التعامل مع حالات انخفاض الأداء وتطوير استراتيجيات المعالجة</w:t>
      </w:r>
    </w:p>
    <w:p w14:paraId="1BEE54A4" w14:textId="77777777" w:rsidR="001024DD" w:rsidRPr="001024DD" w:rsidRDefault="001024DD" w:rsidP="001024DD">
      <w:pPr>
        <w:numPr>
          <w:ilvl w:val="0"/>
          <w:numId w:val="10"/>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تمكين المشاركين من تطبيق المعرفة المكتسبة في حالات عملية واقعية</w:t>
      </w:r>
    </w:p>
    <w:p w14:paraId="2131E91A" w14:textId="77777777" w:rsidR="001024DD" w:rsidRPr="001024DD" w:rsidRDefault="001024DD" w:rsidP="001024DD">
      <w:pPr>
        <w:spacing w:after="160" w:line="259" w:lineRule="auto"/>
        <w:jc w:val="left"/>
        <w:rPr>
          <w:rFonts w:ascii="Adobe Arabic" w:hAnsi="Adobe Arabic" w:cs="Adobe Arabic"/>
          <w:b/>
          <w:bCs/>
          <w:color w:val="168489"/>
          <w:sz w:val="44"/>
          <w:szCs w:val="48"/>
          <w:rtl/>
        </w:rPr>
      </w:pPr>
      <w:r w:rsidRPr="001024DD">
        <w:rPr>
          <w:rFonts w:ascii="Adobe Arabic" w:hAnsi="Adobe Arabic" w:cs="Adobe Arabic"/>
          <w:b/>
          <w:bCs/>
          <w:noProof/>
          <w:color w:val="168489"/>
          <w:sz w:val="44"/>
          <w:szCs w:val="48"/>
        </w:rPr>
        <w:drawing>
          <wp:anchor distT="0" distB="0" distL="114300" distR="114300" simplePos="0" relativeHeight="252066816" behindDoc="0" locked="0" layoutInCell="1" allowOverlap="1" wp14:anchorId="4F6C01E4" wp14:editId="7D9164F6">
            <wp:simplePos x="0" y="0"/>
            <wp:positionH relativeFrom="margin">
              <wp:posOffset>5295097</wp:posOffset>
            </wp:positionH>
            <wp:positionV relativeFrom="paragraph">
              <wp:posOffset>367665</wp:posOffset>
            </wp:positionV>
            <wp:extent cx="431820" cy="43182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8"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20" cy="431820"/>
                    </a:xfrm>
                    <a:prstGeom prst="rect">
                      <a:avLst/>
                    </a:prstGeom>
                    <a:noFill/>
                  </pic:spPr>
                </pic:pic>
              </a:graphicData>
            </a:graphic>
            <wp14:sizeRelH relativeFrom="margin">
              <wp14:pctWidth>0</wp14:pctWidth>
            </wp14:sizeRelH>
            <wp14:sizeRelV relativeFrom="margin">
              <wp14:pctHeight>0</wp14:pctHeight>
            </wp14:sizeRelV>
          </wp:anchor>
        </w:drawing>
      </w:r>
    </w:p>
    <w:p w14:paraId="12C855E7" w14:textId="77777777" w:rsidR="001024DD" w:rsidRPr="001024DD" w:rsidRDefault="001024DD" w:rsidP="001024DD">
      <w:pPr>
        <w:spacing w:after="160" w:line="259" w:lineRule="auto"/>
        <w:jc w:val="left"/>
        <w:rPr>
          <w:rFonts w:ascii="Adobe Arabic" w:hAnsi="Adobe Arabic" w:cs="Adobe Arabic"/>
          <w:b/>
          <w:bCs/>
          <w:color w:val="168489"/>
          <w:sz w:val="44"/>
          <w:szCs w:val="48"/>
          <w:rtl/>
        </w:rPr>
      </w:pPr>
      <w:r w:rsidRPr="001024DD">
        <w:rPr>
          <w:rFonts w:ascii="Adobe Arabic" w:hAnsi="Adobe Arabic" w:cs="Adobe Arabic" w:hint="cs"/>
          <w:b/>
          <w:bCs/>
          <w:color w:val="168489"/>
          <w:sz w:val="44"/>
          <w:szCs w:val="48"/>
          <w:rtl/>
        </w:rPr>
        <w:t xml:space="preserve"> الفئة المستهدفة:</w:t>
      </w:r>
    </w:p>
    <w:p w14:paraId="2A942F06" w14:textId="77777777" w:rsidR="001024DD" w:rsidRPr="001024DD" w:rsidRDefault="001024DD" w:rsidP="001024DD">
      <w:pPr>
        <w:numPr>
          <w:ilvl w:val="0"/>
          <w:numId w:val="11"/>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مدراء الأقسام</w:t>
      </w:r>
    </w:p>
    <w:p w14:paraId="11DCC430" w14:textId="77777777" w:rsidR="001024DD" w:rsidRPr="001024DD" w:rsidRDefault="001024DD" w:rsidP="001024DD">
      <w:pPr>
        <w:numPr>
          <w:ilvl w:val="0"/>
          <w:numId w:val="11"/>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من يمتلكون خبرة 6 سنوات فأكثر في القيادة أو الإشراف</w:t>
      </w:r>
    </w:p>
    <w:p w14:paraId="5D5F1218" w14:textId="77777777" w:rsidR="001024DD" w:rsidRPr="001024DD" w:rsidRDefault="001024DD" w:rsidP="001024DD">
      <w:pPr>
        <w:numPr>
          <w:ilvl w:val="0"/>
          <w:numId w:val="11"/>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من يعملون في قطاع الطاقة أو القطاعات ذات الطابع الفني المماثل</w:t>
      </w:r>
    </w:p>
    <w:p w14:paraId="23460673" w14:textId="77777777" w:rsidR="001024DD" w:rsidRPr="001024DD" w:rsidRDefault="001024DD" w:rsidP="001024DD">
      <w:pPr>
        <w:numPr>
          <w:ilvl w:val="0"/>
          <w:numId w:val="11"/>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مسؤولو الموارد البشرية المعنيون بتطوير القيادات وإدارة الأداء</w:t>
      </w:r>
    </w:p>
    <w:p w14:paraId="50723A8D" w14:textId="77777777" w:rsidR="001024DD" w:rsidRPr="001024DD" w:rsidRDefault="001024DD" w:rsidP="001024DD">
      <w:pPr>
        <w:spacing w:line="276" w:lineRule="auto"/>
        <w:ind w:left="360"/>
        <w:jc w:val="both"/>
        <w:rPr>
          <w:rFonts w:ascii="Sakkal Majalla" w:hAnsi="Sakkal Majalla" w:cs="Sakkal Majalla"/>
          <w:color w:val="000000" w:themeColor="text1"/>
          <w:sz w:val="32"/>
        </w:rPr>
      </w:pPr>
      <w:r w:rsidRPr="001024DD">
        <w:rPr>
          <w:rFonts w:ascii="Sakkal Majalla" w:hAnsi="Sakkal Majalla" w:cs="Sakkal Majalla"/>
          <w:b/>
          <w:bCs/>
          <w:noProof/>
          <w:color w:val="168489"/>
          <w:sz w:val="44"/>
          <w:szCs w:val="48"/>
        </w:rPr>
        <mc:AlternateContent>
          <mc:Choice Requires="wpg">
            <w:drawing>
              <wp:anchor distT="0" distB="0" distL="114300" distR="114300" simplePos="0" relativeHeight="252068864" behindDoc="0" locked="0" layoutInCell="1" allowOverlap="1" wp14:anchorId="4DDB291A" wp14:editId="6BC4AE79">
                <wp:simplePos x="0" y="0"/>
                <wp:positionH relativeFrom="column">
                  <wp:posOffset>5206879</wp:posOffset>
                </wp:positionH>
                <wp:positionV relativeFrom="paragraph">
                  <wp:posOffset>295022</wp:posOffset>
                </wp:positionV>
                <wp:extent cx="430530" cy="464185"/>
                <wp:effectExtent l="0" t="0" r="7620" b="0"/>
                <wp:wrapNone/>
                <wp:docPr id="12953" name="Google Shape;12953;p121"/>
                <wp:cNvGraphicFramePr/>
                <a:graphic xmlns:a="http://schemas.openxmlformats.org/drawingml/2006/main">
                  <a:graphicData uri="http://schemas.microsoft.com/office/word/2010/wordprocessingGroup">
                    <wpg:wgp>
                      <wpg:cNvGrpSpPr/>
                      <wpg:grpSpPr>
                        <a:xfrm>
                          <a:off x="0" y="0"/>
                          <a:ext cx="430530" cy="464185"/>
                          <a:chOff x="0" y="0"/>
                          <a:chExt cx="322914" cy="348543"/>
                        </a:xfrm>
                      </wpg:grpSpPr>
                      <wps:wsp>
                        <wps:cNvPr id="665760849" name="Google Shape;12954;p121"/>
                        <wps:cNvSpPr/>
                        <wps:spPr>
                          <a:xfrm>
                            <a:off x="0" y="0"/>
                            <a:ext cx="260663" cy="348543"/>
                          </a:xfrm>
                          <a:custGeom>
                            <a:avLst/>
                            <a:gdLst/>
                            <a:ahLst/>
                            <a:cxnLst/>
                            <a:rect l="l" t="t" r="r" b="b"/>
                            <a:pathLst>
                              <a:path w="8228" h="11002" extrusionOk="0">
                                <a:moveTo>
                                  <a:pt x="5692" y="0"/>
                                </a:moveTo>
                                <a:cubicBezTo>
                                  <a:pt x="5597" y="0"/>
                                  <a:pt x="5525" y="72"/>
                                  <a:pt x="5525" y="167"/>
                                </a:cubicBezTo>
                                <a:cubicBezTo>
                                  <a:pt x="5525" y="250"/>
                                  <a:pt x="5597" y="322"/>
                                  <a:pt x="5692" y="322"/>
                                </a:cubicBezTo>
                                <a:lnTo>
                                  <a:pt x="7907" y="322"/>
                                </a:lnTo>
                                <a:lnTo>
                                  <a:pt x="7907" y="10668"/>
                                </a:lnTo>
                                <a:lnTo>
                                  <a:pt x="334" y="10668"/>
                                </a:lnTo>
                                <a:lnTo>
                                  <a:pt x="334" y="9406"/>
                                </a:lnTo>
                                <a:cubicBezTo>
                                  <a:pt x="334" y="9311"/>
                                  <a:pt x="251" y="9240"/>
                                  <a:pt x="167" y="9240"/>
                                </a:cubicBezTo>
                                <a:cubicBezTo>
                                  <a:pt x="72" y="9240"/>
                                  <a:pt x="1" y="9311"/>
                                  <a:pt x="1" y="9406"/>
                                </a:cubicBezTo>
                                <a:lnTo>
                                  <a:pt x="1" y="10835"/>
                                </a:lnTo>
                                <a:cubicBezTo>
                                  <a:pt x="1" y="10918"/>
                                  <a:pt x="72" y="11002"/>
                                  <a:pt x="167" y="11002"/>
                                </a:cubicBezTo>
                                <a:lnTo>
                                  <a:pt x="8049" y="11002"/>
                                </a:lnTo>
                                <a:cubicBezTo>
                                  <a:pt x="8145" y="11002"/>
                                  <a:pt x="8216" y="10918"/>
                                  <a:pt x="8216" y="10835"/>
                                </a:cubicBezTo>
                                <a:lnTo>
                                  <a:pt x="8216" y="179"/>
                                </a:lnTo>
                                <a:cubicBezTo>
                                  <a:pt x="8228" y="60"/>
                                  <a:pt x="8157" y="0"/>
                                  <a:pt x="8073" y="0"/>
                                </a:cubicBezTo>
                                <a:close/>
                              </a:path>
                            </a:pathLst>
                          </a:custGeom>
                          <a:solidFill>
                            <a:srgbClr val="657E93"/>
                          </a:solidFill>
                          <a:ln>
                            <a:noFill/>
                          </a:ln>
                        </wps:spPr>
                        <wps:bodyPr spcFirstLastPara="1" wrap="square" lIns="121900" tIns="121900" rIns="121900" bIns="121900" anchor="ctr" anchorCtr="0">
                          <a:noAutofit/>
                        </wps:bodyPr>
                      </wps:wsp>
                      <wps:wsp>
                        <wps:cNvPr id="2060910789" name="Google Shape;12955;p121"/>
                        <wps:cNvSpPr/>
                        <wps:spPr>
                          <a:xfrm>
                            <a:off x="380" y="0"/>
                            <a:ext cx="165243" cy="282554"/>
                          </a:xfrm>
                          <a:custGeom>
                            <a:avLst/>
                            <a:gdLst/>
                            <a:ahLst/>
                            <a:cxnLst/>
                            <a:rect l="l" t="t" r="r" b="b"/>
                            <a:pathLst>
                              <a:path w="5216" h="8919" extrusionOk="0">
                                <a:moveTo>
                                  <a:pt x="2358" y="548"/>
                                </a:moveTo>
                                <a:lnTo>
                                  <a:pt x="2358" y="2346"/>
                                </a:lnTo>
                                <a:lnTo>
                                  <a:pt x="560" y="2346"/>
                                </a:lnTo>
                                <a:lnTo>
                                  <a:pt x="2358" y="548"/>
                                </a:lnTo>
                                <a:close/>
                                <a:moveTo>
                                  <a:pt x="2537" y="0"/>
                                </a:moveTo>
                                <a:cubicBezTo>
                                  <a:pt x="2418" y="0"/>
                                  <a:pt x="2299" y="167"/>
                                  <a:pt x="2227" y="238"/>
                                </a:cubicBezTo>
                                <a:lnTo>
                                  <a:pt x="108" y="2346"/>
                                </a:lnTo>
                                <a:cubicBezTo>
                                  <a:pt x="60" y="2393"/>
                                  <a:pt x="1" y="2441"/>
                                  <a:pt x="1" y="2513"/>
                                </a:cubicBezTo>
                                <a:lnTo>
                                  <a:pt x="1" y="8751"/>
                                </a:lnTo>
                                <a:cubicBezTo>
                                  <a:pt x="1" y="8835"/>
                                  <a:pt x="72" y="8918"/>
                                  <a:pt x="167" y="8918"/>
                                </a:cubicBezTo>
                                <a:cubicBezTo>
                                  <a:pt x="263" y="8918"/>
                                  <a:pt x="334" y="8835"/>
                                  <a:pt x="334" y="8751"/>
                                </a:cubicBezTo>
                                <a:lnTo>
                                  <a:pt x="334" y="2667"/>
                                </a:lnTo>
                                <a:lnTo>
                                  <a:pt x="2525" y="2667"/>
                                </a:lnTo>
                                <a:cubicBezTo>
                                  <a:pt x="2608" y="2667"/>
                                  <a:pt x="2680" y="2584"/>
                                  <a:pt x="2680" y="2501"/>
                                </a:cubicBezTo>
                                <a:lnTo>
                                  <a:pt x="2680" y="310"/>
                                </a:lnTo>
                                <a:lnTo>
                                  <a:pt x="5049" y="310"/>
                                </a:lnTo>
                                <a:cubicBezTo>
                                  <a:pt x="5144" y="310"/>
                                  <a:pt x="5216" y="238"/>
                                  <a:pt x="5216" y="143"/>
                                </a:cubicBezTo>
                                <a:cubicBezTo>
                                  <a:pt x="5216" y="60"/>
                                  <a:pt x="5132" y="0"/>
                                  <a:pt x="5049" y="0"/>
                                </a:cubicBezTo>
                                <a:close/>
                              </a:path>
                            </a:pathLst>
                          </a:custGeom>
                          <a:solidFill>
                            <a:srgbClr val="657E93"/>
                          </a:solidFill>
                          <a:ln>
                            <a:noFill/>
                          </a:ln>
                        </wps:spPr>
                        <wps:bodyPr spcFirstLastPara="1" wrap="square" lIns="121900" tIns="121900" rIns="121900" bIns="121900" anchor="ctr" anchorCtr="0">
                          <a:noAutofit/>
                        </wps:bodyPr>
                      </wps:wsp>
                      <wps:wsp>
                        <wps:cNvPr id="280806148" name="Google Shape;12956;p121"/>
                        <wps:cNvSpPr/>
                        <wps:spPr>
                          <a:xfrm>
                            <a:off x="54712" y="234590"/>
                            <a:ext cx="152412" cy="10613"/>
                          </a:xfrm>
                          <a:custGeom>
                            <a:avLst/>
                            <a:gdLst/>
                            <a:ahLst/>
                            <a:cxnLst/>
                            <a:rect l="l" t="t" r="r" b="b"/>
                            <a:pathLst>
                              <a:path w="4811" h="335" extrusionOk="0">
                                <a:moveTo>
                                  <a:pt x="167" y="1"/>
                                </a:moveTo>
                                <a:cubicBezTo>
                                  <a:pt x="72" y="1"/>
                                  <a:pt x="0" y="84"/>
                                  <a:pt x="0" y="168"/>
                                </a:cubicBezTo>
                                <a:cubicBezTo>
                                  <a:pt x="0" y="263"/>
                                  <a:pt x="72" y="334"/>
                                  <a:pt x="167" y="334"/>
                                </a:cubicBezTo>
                                <a:lnTo>
                                  <a:pt x="4644" y="334"/>
                                </a:lnTo>
                                <a:cubicBezTo>
                                  <a:pt x="4739" y="334"/>
                                  <a:pt x="4810" y="263"/>
                                  <a:pt x="4810" y="168"/>
                                </a:cubicBezTo>
                                <a:cubicBezTo>
                                  <a:pt x="4798" y="84"/>
                                  <a:pt x="4739" y="1"/>
                                  <a:pt x="4644" y="1"/>
                                </a:cubicBezTo>
                                <a:close/>
                              </a:path>
                            </a:pathLst>
                          </a:custGeom>
                          <a:solidFill>
                            <a:srgbClr val="657E93"/>
                          </a:solidFill>
                          <a:ln>
                            <a:noFill/>
                          </a:ln>
                        </wps:spPr>
                        <wps:bodyPr spcFirstLastPara="1" wrap="square" lIns="121900" tIns="121900" rIns="121900" bIns="121900" anchor="ctr" anchorCtr="0">
                          <a:noAutofit/>
                        </wps:bodyPr>
                      </wps:wsp>
                      <wps:wsp>
                        <wps:cNvPr id="1580343256" name="Google Shape;12957;p121"/>
                        <wps:cNvSpPr/>
                        <wps:spPr>
                          <a:xfrm>
                            <a:off x="125992" y="296842"/>
                            <a:ext cx="81132" cy="10581"/>
                          </a:xfrm>
                          <a:custGeom>
                            <a:avLst/>
                            <a:gdLst/>
                            <a:ahLst/>
                            <a:cxnLst/>
                            <a:rect l="l" t="t" r="r" b="b"/>
                            <a:pathLst>
                              <a:path w="2561" h="334" extrusionOk="0">
                                <a:moveTo>
                                  <a:pt x="167" y="1"/>
                                </a:moveTo>
                                <a:cubicBezTo>
                                  <a:pt x="72" y="1"/>
                                  <a:pt x="0" y="84"/>
                                  <a:pt x="0" y="167"/>
                                </a:cubicBezTo>
                                <a:cubicBezTo>
                                  <a:pt x="0" y="262"/>
                                  <a:pt x="72" y="334"/>
                                  <a:pt x="167" y="334"/>
                                </a:cubicBezTo>
                                <a:lnTo>
                                  <a:pt x="2394" y="334"/>
                                </a:lnTo>
                                <a:cubicBezTo>
                                  <a:pt x="2489" y="334"/>
                                  <a:pt x="2560" y="262"/>
                                  <a:pt x="2560" y="167"/>
                                </a:cubicBezTo>
                                <a:cubicBezTo>
                                  <a:pt x="2560" y="84"/>
                                  <a:pt x="2489" y="1"/>
                                  <a:pt x="2394" y="1"/>
                                </a:cubicBezTo>
                                <a:close/>
                              </a:path>
                            </a:pathLst>
                          </a:custGeom>
                          <a:solidFill>
                            <a:srgbClr val="657E93"/>
                          </a:solidFill>
                          <a:ln>
                            <a:noFill/>
                          </a:ln>
                        </wps:spPr>
                        <wps:bodyPr spcFirstLastPara="1" wrap="square" lIns="121900" tIns="121900" rIns="121900" bIns="121900" anchor="ctr" anchorCtr="0">
                          <a:noAutofit/>
                        </wps:bodyPr>
                      </wps:wsp>
                      <wps:wsp>
                        <wps:cNvPr id="374859528" name="Google Shape;12958;p121"/>
                        <wps:cNvSpPr/>
                        <wps:spPr>
                          <a:xfrm>
                            <a:off x="54712" y="209341"/>
                            <a:ext cx="152412" cy="10201"/>
                          </a:xfrm>
                          <a:custGeom>
                            <a:avLst/>
                            <a:gdLst/>
                            <a:ahLst/>
                            <a:cxnLst/>
                            <a:rect l="l" t="t" r="r" b="b"/>
                            <a:pathLst>
                              <a:path w="4811" h="322" extrusionOk="0">
                                <a:moveTo>
                                  <a:pt x="167" y="0"/>
                                </a:moveTo>
                                <a:cubicBezTo>
                                  <a:pt x="72" y="0"/>
                                  <a:pt x="0" y="72"/>
                                  <a:pt x="0" y="167"/>
                                </a:cubicBezTo>
                                <a:cubicBezTo>
                                  <a:pt x="0" y="250"/>
                                  <a:pt x="72" y="322"/>
                                  <a:pt x="167" y="322"/>
                                </a:cubicBezTo>
                                <a:lnTo>
                                  <a:pt x="4644" y="322"/>
                                </a:lnTo>
                                <a:cubicBezTo>
                                  <a:pt x="4739" y="322"/>
                                  <a:pt x="4810" y="250"/>
                                  <a:pt x="4810" y="167"/>
                                </a:cubicBezTo>
                                <a:cubicBezTo>
                                  <a:pt x="4798" y="60"/>
                                  <a:pt x="4739" y="0"/>
                                  <a:pt x="4644" y="0"/>
                                </a:cubicBezTo>
                                <a:close/>
                              </a:path>
                            </a:pathLst>
                          </a:custGeom>
                          <a:solidFill>
                            <a:srgbClr val="657E93"/>
                          </a:solidFill>
                          <a:ln>
                            <a:noFill/>
                          </a:ln>
                        </wps:spPr>
                        <wps:bodyPr spcFirstLastPara="1" wrap="square" lIns="121900" tIns="121900" rIns="121900" bIns="121900" anchor="ctr" anchorCtr="0">
                          <a:noAutofit/>
                        </wps:bodyPr>
                      </wps:wsp>
                      <wps:wsp>
                        <wps:cNvPr id="1549134890" name="Google Shape;12959;p121"/>
                        <wps:cNvSpPr/>
                        <wps:spPr>
                          <a:xfrm>
                            <a:off x="54712" y="183300"/>
                            <a:ext cx="152412" cy="10613"/>
                          </a:xfrm>
                          <a:custGeom>
                            <a:avLst/>
                            <a:gdLst/>
                            <a:ahLst/>
                            <a:cxnLst/>
                            <a:rect l="l" t="t" r="r" b="b"/>
                            <a:pathLst>
                              <a:path w="4811" h="335" extrusionOk="0">
                                <a:moveTo>
                                  <a:pt x="167" y="1"/>
                                </a:moveTo>
                                <a:cubicBezTo>
                                  <a:pt x="72" y="1"/>
                                  <a:pt x="0" y="72"/>
                                  <a:pt x="0" y="167"/>
                                </a:cubicBezTo>
                                <a:cubicBezTo>
                                  <a:pt x="0" y="251"/>
                                  <a:pt x="72" y="334"/>
                                  <a:pt x="167" y="334"/>
                                </a:cubicBezTo>
                                <a:lnTo>
                                  <a:pt x="4644" y="334"/>
                                </a:lnTo>
                                <a:cubicBezTo>
                                  <a:pt x="4739" y="334"/>
                                  <a:pt x="4810" y="251"/>
                                  <a:pt x="4810" y="167"/>
                                </a:cubicBezTo>
                                <a:cubicBezTo>
                                  <a:pt x="4798" y="72"/>
                                  <a:pt x="4739" y="1"/>
                                  <a:pt x="4644" y="1"/>
                                </a:cubicBezTo>
                                <a:close/>
                              </a:path>
                            </a:pathLst>
                          </a:custGeom>
                          <a:solidFill>
                            <a:srgbClr val="657E93"/>
                          </a:solidFill>
                          <a:ln>
                            <a:noFill/>
                          </a:ln>
                        </wps:spPr>
                        <wps:bodyPr spcFirstLastPara="1" wrap="square" lIns="121900" tIns="121900" rIns="121900" bIns="121900" anchor="ctr" anchorCtr="0">
                          <a:noAutofit/>
                        </wps:bodyPr>
                      </wps:wsp>
                      <wps:wsp>
                        <wps:cNvPr id="2807603" name="Google Shape;12960;p121"/>
                        <wps:cNvSpPr/>
                        <wps:spPr>
                          <a:xfrm>
                            <a:off x="54712" y="157291"/>
                            <a:ext cx="152412" cy="10581"/>
                          </a:xfrm>
                          <a:custGeom>
                            <a:avLst/>
                            <a:gdLst/>
                            <a:ahLst/>
                            <a:cxnLst/>
                            <a:rect l="l" t="t" r="r" b="b"/>
                            <a:pathLst>
                              <a:path w="4811" h="334" extrusionOk="0">
                                <a:moveTo>
                                  <a:pt x="167" y="0"/>
                                </a:moveTo>
                                <a:cubicBezTo>
                                  <a:pt x="72" y="0"/>
                                  <a:pt x="0" y="84"/>
                                  <a:pt x="0" y="167"/>
                                </a:cubicBezTo>
                                <a:cubicBezTo>
                                  <a:pt x="0" y="262"/>
                                  <a:pt x="72" y="334"/>
                                  <a:pt x="167" y="334"/>
                                </a:cubicBezTo>
                                <a:lnTo>
                                  <a:pt x="4644" y="334"/>
                                </a:lnTo>
                                <a:cubicBezTo>
                                  <a:pt x="4739" y="334"/>
                                  <a:pt x="4810" y="262"/>
                                  <a:pt x="4810" y="167"/>
                                </a:cubicBezTo>
                                <a:cubicBezTo>
                                  <a:pt x="4810" y="84"/>
                                  <a:pt x="4739" y="0"/>
                                  <a:pt x="4644" y="0"/>
                                </a:cubicBezTo>
                                <a:close/>
                              </a:path>
                            </a:pathLst>
                          </a:custGeom>
                          <a:solidFill>
                            <a:srgbClr val="657E93"/>
                          </a:solidFill>
                          <a:ln>
                            <a:noFill/>
                          </a:ln>
                        </wps:spPr>
                        <wps:bodyPr spcFirstLastPara="1" wrap="square" lIns="121900" tIns="121900" rIns="121900" bIns="121900" anchor="ctr" anchorCtr="0">
                          <a:noAutofit/>
                        </wps:bodyPr>
                      </wps:wsp>
                      <wps:wsp>
                        <wps:cNvPr id="1149568713" name="Google Shape;12961;p121"/>
                        <wps:cNvSpPr/>
                        <wps:spPr>
                          <a:xfrm>
                            <a:off x="115442" y="81101"/>
                            <a:ext cx="31332" cy="61111"/>
                          </a:xfrm>
                          <a:custGeom>
                            <a:avLst/>
                            <a:gdLst/>
                            <a:ahLst/>
                            <a:cxnLst/>
                            <a:rect l="l" t="t" r="r" b="b"/>
                            <a:pathLst>
                              <a:path w="989" h="1929" extrusionOk="0">
                                <a:moveTo>
                                  <a:pt x="179" y="0"/>
                                </a:moveTo>
                                <a:cubicBezTo>
                                  <a:pt x="95" y="0"/>
                                  <a:pt x="12" y="72"/>
                                  <a:pt x="12" y="167"/>
                                </a:cubicBezTo>
                                <a:cubicBezTo>
                                  <a:pt x="12" y="250"/>
                                  <a:pt x="95" y="322"/>
                                  <a:pt x="179" y="322"/>
                                </a:cubicBezTo>
                                <a:lnTo>
                                  <a:pt x="333" y="322"/>
                                </a:lnTo>
                                <a:lnTo>
                                  <a:pt x="333" y="1607"/>
                                </a:lnTo>
                                <a:lnTo>
                                  <a:pt x="167" y="1607"/>
                                </a:lnTo>
                                <a:cubicBezTo>
                                  <a:pt x="72" y="1607"/>
                                  <a:pt x="0" y="1679"/>
                                  <a:pt x="0" y="1774"/>
                                </a:cubicBezTo>
                                <a:cubicBezTo>
                                  <a:pt x="0" y="1858"/>
                                  <a:pt x="72" y="1929"/>
                                  <a:pt x="167" y="1929"/>
                                </a:cubicBezTo>
                                <a:lnTo>
                                  <a:pt x="822" y="1929"/>
                                </a:lnTo>
                                <a:cubicBezTo>
                                  <a:pt x="905" y="1929"/>
                                  <a:pt x="988" y="1858"/>
                                  <a:pt x="988" y="1774"/>
                                </a:cubicBezTo>
                                <a:cubicBezTo>
                                  <a:pt x="976" y="1679"/>
                                  <a:pt x="893" y="1607"/>
                                  <a:pt x="810" y="1607"/>
                                </a:cubicBezTo>
                                <a:lnTo>
                                  <a:pt x="643" y="1607"/>
                                </a:lnTo>
                                <a:lnTo>
                                  <a:pt x="643" y="167"/>
                                </a:lnTo>
                                <a:cubicBezTo>
                                  <a:pt x="643" y="72"/>
                                  <a:pt x="572" y="0"/>
                                  <a:pt x="476" y="0"/>
                                </a:cubicBezTo>
                                <a:close/>
                              </a:path>
                            </a:pathLst>
                          </a:custGeom>
                          <a:solidFill>
                            <a:srgbClr val="657E93"/>
                          </a:solidFill>
                          <a:ln>
                            <a:noFill/>
                          </a:ln>
                        </wps:spPr>
                        <wps:bodyPr spcFirstLastPara="1" wrap="square" lIns="121900" tIns="121900" rIns="121900" bIns="121900" anchor="ctr" anchorCtr="0">
                          <a:noAutofit/>
                        </wps:bodyPr>
                      </wps:wsp>
                      <wps:wsp>
                        <wps:cNvPr id="988359566" name="Google Shape;12962;p121"/>
                        <wps:cNvSpPr/>
                        <wps:spPr>
                          <a:xfrm>
                            <a:off x="119592" y="62219"/>
                            <a:ext cx="16220" cy="15872"/>
                          </a:xfrm>
                          <a:custGeom>
                            <a:avLst/>
                            <a:gdLst/>
                            <a:ahLst/>
                            <a:cxnLst/>
                            <a:rect l="l" t="t" r="r" b="b"/>
                            <a:pathLst>
                              <a:path w="512" h="501" extrusionOk="0">
                                <a:moveTo>
                                  <a:pt x="262" y="1"/>
                                </a:moveTo>
                                <a:cubicBezTo>
                                  <a:pt x="131" y="1"/>
                                  <a:pt x="0" y="120"/>
                                  <a:pt x="0" y="251"/>
                                </a:cubicBezTo>
                                <a:cubicBezTo>
                                  <a:pt x="0" y="382"/>
                                  <a:pt x="119" y="501"/>
                                  <a:pt x="262" y="501"/>
                                </a:cubicBezTo>
                                <a:cubicBezTo>
                                  <a:pt x="393" y="501"/>
                                  <a:pt x="512" y="382"/>
                                  <a:pt x="512" y="251"/>
                                </a:cubicBezTo>
                                <a:cubicBezTo>
                                  <a:pt x="512" y="120"/>
                                  <a:pt x="393" y="1"/>
                                  <a:pt x="262" y="1"/>
                                </a:cubicBezTo>
                                <a:close/>
                              </a:path>
                            </a:pathLst>
                          </a:custGeom>
                          <a:solidFill>
                            <a:srgbClr val="657E93"/>
                          </a:solidFill>
                          <a:ln>
                            <a:noFill/>
                          </a:ln>
                        </wps:spPr>
                        <wps:bodyPr spcFirstLastPara="1" wrap="square" lIns="121900" tIns="121900" rIns="121900" bIns="121900" anchor="ctr" anchorCtr="0">
                          <a:noAutofit/>
                        </wps:bodyPr>
                      </wps:wsp>
                      <wps:wsp>
                        <wps:cNvPr id="1626854415" name="Google Shape;12963;p121"/>
                        <wps:cNvSpPr/>
                        <wps:spPr>
                          <a:xfrm>
                            <a:off x="280653" y="0"/>
                            <a:ext cx="42261" cy="347783"/>
                          </a:xfrm>
                          <a:custGeom>
                            <a:avLst/>
                            <a:gdLst/>
                            <a:ahLst/>
                            <a:cxnLst/>
                            <a:rect l="l" t="t" r="r" b="b"/>
                            <a:pathLst>
                              <a:path w="1334" h="10978" extrusionOk="0">
                                <a:moveTo>
                                  <a:pt x="667" y="310"/>
                                </a:moveTo>
                                <a:cubicBezTo>
                                  <a:pt x="857" y="310"/>
                                  <a:pt x="1012" y="477"/>
                                  <a:pt x="1012" y="655"/>
                                </a:cubicBezTo>
                                <a:lnTo>
                                  <a:pt x="1012" y="1477"/>
                                </a:lnTo>
                                <a:lnTo>
                                  <a:pt x="321" y="1477"/>
                                </a:lnTo>
                                <a:lnTo>
                                  <a:pt x="321" y="655"/>
                                </a:lnTo>
                                <a:cubicBezTo>
                                  <a:pt x="321" y="465"/>
                                  <a:pt x="488" y="310"/>
                                  <a:pt x="667" y="310"/>
                                </a:cubicBezTo>
                                <a:close/>
                                <a:moveTo>
                                  <a:pt x="1024" y="1798"/>
                                </a:moveTo>
                                <a:lnTo>
                                  <a:pt x="1024" y="2453"/>
                                </a:lnTo>
                                <a:lnTo>
                                  <a:pt x="321" y="2453"/>
                                </a:lnTo>
                                <a:lnTo>
                                  <a:pt x="321" y="1798"/>
                                </a:lnTo>
                                <a:close/>
                                <a:moveTo>
                                  <a:pt x="964" y="9597"/>
                                </a:moveTo>
                                <a:lnTo>
                                  <a:pt x="833" y="10525"/>
                                </a:lnTo>
                                <a:cubicBezTo>
                                  <a:pt x="810" y="10597"/>
                                  <a:pt x="750" y="10656"/>
                                  <a:pt x="679" y="10656"/>
                                </a:cubicBezTo>
                                <a:cubicBezTo>
                                  <a:pt x="607" y="10656"/>
                                  <a:pt x="536" y="10597"/>
                                  <a:pt x="536" y="10525"/>
                                </a:cubicBezTo>
                                <a:lnTo>
                                  <a:pt x="417" y="9597"/>
                                </a:lnTo>
                                <a:close/>
                                <a:moveTo>
                                  <a:pt x="667" y="0"/>
                                </a:moveTo>
                                <a:cubicBezTo>
                                  <a:pt x="298" y="0"/>
                                  <a:pt x="0" y="298"/>
                                  <a:pt x="0" y="667"/>
                                </a:cubicBezTo>
                                <a:lnTo>
                                  <a:pt x="0" y="1631"/>
                                </a:lnTo>
                                <a:lnTo>
                                  <a:pt x="0" y="2822"/>
                                </a:lnTo>
                                <a:lnTo>
                                  <a:pt x="0" y="4810"/>
                                </a:lnTo>
                                <a:cubicBezTo>
                                  <a:pt x="0" y="4894"/>
                                  <a:pt x="71" y="4965"/>
                                  <a:pt x="167" y="4965"/>
                                </a:cubicBezTo>
                                <a:cubicBezTo>
                                  <a:pt x="250" y="4965"/>
                                  <a:pt x="321" y="4894"/>
                                  <a:pt x="321" y="4810"/>
                                </a:cubicBezTo>
                                <a:lnTo>
                                  <a:pt x="321" y="2763"/>
                                </a:lnTo>
                                <a:lnTo>
                                  <a:pt x="1024" y="2763"/>
                                </a:lnTo>
                                <a:lnTo>
                                  <a:pt x="1024" y="9275"/>
                                </a:lnTo>
                                <a:lnTo>
                                  <a:pt x="321" y="9275"/>
                                </a:lnTo>
                                <a:lnTo>
                                  <a:pt x="321" y="5430"/>
                                </a:lnTo>
                                <a:cubicBezTo>
                                  <a:pt x="321" y="5346"/>
                                  <a:pt x="250" y="5263"/>
                                  <a:pt x="167" y="5263"/>
                                </a:cubicBezTo>
                                <a:cubicBezTo>
                                  <a:pt x="71" y="5263"/>
                                  <a:pt x="0" y="5346"/>
                                  <a:pt x="0" y="5430"/>
                                </a:cubicBezTo>
                                <a:lnTo>
                                  <a:pt x="0" y="9430"/>
                                </a:lnTo>
                                <a:cubicBezTo>
                                  <a:pt x="0" y="9490"/>
                                  <a:pt x="24" y="9537"/>
                                  <a:pt x="60" y="9561"/>
                                </a:cubicBezTo>
                                <a:lnTo>
                                  <a:pt x="191" y="10561"/>
                                </a:lnTo>
                                <a:cubicBezTo>
                                  <a:pt x="226" y="10799"/>
                                  <a:pt x="429" y="10978"/>
                                  <a:pt x="667" y="10978"/>
                                </a:cubicBezTo>
                                <a:cubicBezTo>
                                  <a:pt x="905" y="10978"/>
                                  <a:pt x="1119" y="10799"/>
                                  <a:pt x="1143" y="10561"/>
                                </a:cubicBezTo>
                                <a:lnTo>
                                  <a:pt x="1274" y="9561"/>
                                </a:lnTo>
                                <a:cubicBezTo>
                                  <a:pt x="1322" y="9537"/>
                                  <a:pt x="1334" y="9490"/>
                                  <a:pt x="1334" y="9430"/>
                                </a:cubicBezTo>
                                <a:lnTo>
                                  <a:pt x="1334" y="2822"/>
                                </a:lnTo>
                                <a:lnTo>
                                  <a:pt x="1334" y="1631"/>
                                </a:lnTo>
                                <a:lnTo>
                                  <a:pt x="1334" y="667"/>
                                </a:lnTo>
                                <a:cubicBezTo>
                                  <a:pt x="1334" y="298"/>
                                  <a:pt x="1036" y="0"/>
                                  <a:pt x="667" y="0"/>
                                </a:cubicBezTo>
                                <a:close/>
                              </a:path>
                            </a:pathLst>
                          </a:custGeom>
                          <a:solidFill>
                            <a:srgbClr val="657E93"/>
                          </a:solidFill>
                          <a:ln>
                            <a:noFill/>
                          </a:ln>
                        </wps:spPr>
                        <wps:bodyPr spcFirstLastPara="1" wrap="square" lIns="121900" tIns="121900" rIns="121900" bIns="121900" anchor="ctr" anchorCtr="0">
                          <a:noAutofit/>
                        </wps:bodyPr>
                      </wps:wsp>
                    </wpg:wgp>
                  </a:graphicData>
                </a:graphic>
              </wp:anchor>
            </w:drawing>
          </mc:Choice>
          <mc:Fallback xmlns:w16du="http://schemas.microsoft.com/office/word/2023/wordml/word16du">
            <w:pict>
              <v:group w14:anchorId="5372B130" id="Google Shape;12953;p121" o:spid="_x0000_s1026" style="position:absolute;margin-left:410pt;margin-top:23.25pt;width:33.9pt;height:36.55pt;z-index:252068864" coordsize="322914,34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">
                <v:shape id="Google Shape;12954;p121" o:spid="_x0000_s1027" style="position:absolute;width:260663;height:348543;visibility:visible;mso-wrap-style:square;v-text-anchor:middle" coordsize="8228,11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" path="m5692,v-95,,-167,72,-167,167c5525,250,5597,322,5692,322r2215,l7907,10668r-7573,l334,9406v,-95,-83,-166,-167,-166c72,9240,1,9311,1,9406r,1429c1,10918,72,11002,167,11002r7882,c8145,11002,8216,10918,8216,10835r,-10656c8228,60,8157,,8073,l5692,xe" fillcolor="#657e93" stroked="f">
                  <v:path arrowok="t" o:extrusionok="f"/>
                </v:shape>
                <v:shape id="Google Shape;12955;p121" o:spid="_x0000_s1028" style="position:absolute;left:380;width:165243;height:282554;visibility:visible;mso-wrap-style:square;v-text-anchor:middle" coordsize="5216,8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" path="m2358,548r,1798l560,2346,2358,548xm2537,c2418,,2299,167,2227,238l108,2346c60,2393,1,2441,1,2513r,6238c1,8835,72,8918,167,8918v96,,167,-83,167,-167l334,2667r2191,c2608,2667,2680,2584,2680,2501r,-2191l5049,310v95,,167,-72,167,-167c5216,60,5132,,5049,l2537,xe" fillcolor="#657e93" stroked="f">
                  <v:path arrowok="t" o:extrusionok="f"/>
                </v:shape>
                <v:shape id="Google Shape;12956;p121" o:spid="_x0000_s1029" style="position:absolute;left:54712;top:234590;width:152412;height:10613;visibility:visible;mso-wrap-style:square;v-text-anchor:middle" coordsize="481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" path="m167,1c72,1,,84,,168v,95,72,166,167,166l4644,334v95,,166,-71,166,-166c4798,84,4739,1,4644,1l167,1xe" fillcolor="#657e93" stroked="f">
                  <v:path arrowok="t" o:extrusionok="f"/>
                </v:shape>
                <v:shape id="Google Shape;12957;p121" o:spid="_x0000_s1030" style="position:absolute;left:125992;top:296842;width:81132;height:10581;visibility:visible;mso-wrap-style:square;v-text-anchor:middle" coordsize="256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" path="m167,1c72,1,,84,,167v,95,72,167,167,167l2394,334v95,,166,-72,166,-167c2560,84,2489,1,2394,1l167,1xe" fillcolor="#657e93" stroked="f">
                  <v:path arrowok="t" o:extrusionok="f"/>
                </v:shape>
                <v:shape id="Google Shape;12958;p121" o:spid="_x0000_s1031" style="position:absolute;left:54712;top:209341;width:152412;height:10201;visibility:visible;mso-wrap-style:square;v-text-anchor:middle" coordsize="4811,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" path="m167,c72,,,72,,167v,83,72,155,167,155l4644,322v95,,166,-72,166,-155c4798,60,4739,,4644,l167,xe" fillcolor="#657e93" stroked="f">
                  <v:path arrowok="t" o:extrusionok="f"/>
                </v:shape>
                <v:shape id="Google Shape;12959;p121" o:spid="_x0000_s1032" style="position:absolute;left:54712;top:183300;width:152412;height:10613;visibility:visible;mso-wrap-style:square;v-text-anchor:middle" coordsize="481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" path="m167,1c72,1,,72,,167v,84,72,167,167,167l4644,334v95,,166,-83,166,-167c4798,72,4739,1,4644,1l167,1xe" fillcolor="#657e93" stroked="f">
                  <v:path arrowok="t" o:extrusionok="f"/>
                </v:shape>
                <v:shape id="Google Shape;12960;p121" o:spid="_x0000_s1033" style="position:absolute;left:54712;top:157291;width:152412;height:10581;visibility:visible;mso-wrap-style:square;v-text-anchor:middle" coordsize="4811,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" path="m167,c72,,,84,,167v,95,72,167,167,167l4644,334v95,,166,-72,166,-167c4810,84,4739,,4644,l167,xe" fillcolor="#657e93" stroked="f">
                  <v:path arrowok="t" o:extrusionok="f"/>
                </v:shape>
                <v:shape id="Google Shape;12961;p121" o:spid="_x0000_s1034" style="position:absolute;left:115442;top:81101;width:31332;height:61111;visibility:visible;mso-wrap-style:square;v-text-anchor:middle" coordsize="989,19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" path="m179,c95,,12,72,12,167v,83,83,155,167,155l333,322r,1285l167,1607c72,1607,,1679,,1774v,84,72,155,167,155l822,1929v83,,166,-71,166,-155c976,1679,893,1607,810,1607r-167,l643,167c643,72,572,,476,l179,xe" fillcolor="#657e93" stroked="f">
                  <v:path arrowok="t" o:extrusionok="f"/>
                </v:shape>
                <v:shape id="Google Shape;12962;p121" o:spid="_x0000_s1035" style="position:absolute;left:119592;top:62219;width:16220;height:15872;visibility:visible;mso-wrap-style:square;v-text-anchor:middle" coordsize="512,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" path="m262,1c131,1,,120,,251,,382,119,501,262,501v131,,250,-119,250,-250c512,120,393,1,262,1xe" fillcolor="#657e93" stroked="f">
                  <v:path arrowok="t" o:extrusionok="f"/>
                </v:shape>
                <v:shape id="Google Shape;12963;p121" o:spid="_x0000_s1036" style="position:absolute;left:280653;width:42261;height:347783;visibility:visible;mso-wrap-style:square;v-text-anchor:middle" coordsize="1334,109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" path="m667,310v190,,345,167,345,345l1012,1477r-691,l321,655c321,465,488,310,667,310xm1024,1798r,655l321,2453r,-655l1024,1798xm964,9597r-131,928c810,10597,750,10656,679,10656v-72,,-143,-59,-143,-131l417,9597r547,xm667,c298,,,298,,667r,964l,2822,,4810v,84,71,155,167,155c250,4965,321,4894,321,4810r,-2047l1024,2763r,6512l321,9275r,-3845c321,5346,250,5263,167,5263,71,5263,,5346,,5430l,9430v,60,24,107,60,131l191,10561v35,238,238,417,476,417c905,10978,1119,10799,1143,10561l1274,9561v48,-24,60,-71,60,-131l1334,2822r,-1191l1334,667c1334,298,1036,,667,xe" fillcolor="#657e93" stroked="f">
                  <v:path arrowok="t" o:extrusionok="f"/>
                </v:shape>
              </v:group>
            </w:pict>
          </mc:Fallback>
        </mc:AlternateContent>
      </w:r>
    </w:p>
    <w:p w14:paraId="493D05B8" w14:textId="77777777" w:rsidR="001024DD" w:rsidRPr="001024DD" w:rsidRDefault="001024DD" w:rsidP="001024DD">
      <w:pPr>
        <w:spacing w:after="160" w:line="259" w:lineRule="auto"/>
        <w:jc w:val="left"/>
        <w:rPr>
          <w:rFonts w:ascii="Adobe Arabic" w:hAnsi="Adobe Arabic" w:cs="Adobe Arabic"/>
          <w:b/>
          <w:bCs/>
          <w:color w:val="168489"/>
          <w:sz w:val="44"/>
          <w:szCs w:val="48"/>
        </w:rPr>
      </w:pPr>
      <w:r w:rsidRPr="001024DD">
        <w:rPr>
          <w:rFonts w:ascii="Adobe Arabic" w:hAnsi="Adobe Arabic" w:cs="Adobe Arabic"/>
          <w:b/>
          <w:bCs/>
          <w:color w:val="168489"/>
          <w:sz w:val="44"/>
          <w:szCs w:val="48"/>
        </w:rPr>
        <w:t xml:space="preserve">           </w:t>
      </w:r>
      <w:r w:rsidRPr="001024DD">
        <w:rPr>
          <w:rFonts w:ascii="Adobe Arabic" w:hAnsi="Adobe Arabic" w:cs="Adobe Arabic"/>
          <w:b/>
          <w:bCs/>
          <w:color w:val="168489"/>
          <w:sz w:val="44"/>
          <w:szCs w:val="48"/>
          <w:rtl/>
        </w:rPr>
        <w:t>منهجية التدريب:</w:t>
      </w:r>
    </w:p>
    <w:p w14:paraId="45113D29" w14:textId="77777777" w:rsidR="001024DD" w:rsidRPr="001024DD" w:rsidRDefault="001024DD" w:rsidP="001024DD">
      <w:pPr>
        <w:spacing w:after="160" w:line="259" w:lineRule="auto"/>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تعتمد الدورة على منهجية تشاركية تفاعلية تدمج بين الجوانب النظرية والتطبيقية من خلال:</w:t>
      </w:r>
    </w:p>
    <w:p w14:paraId="41641527" w14:textId="77777777" w:rsidR="001024DD" w:rsidRPr="001024DD" w:rsidRDefault="001024DD" w:rsidP="001024DD">
      <w:pPr>
        <w:numPr>
          <w:ilvl w:val="0"/>
          <w:numId w:val="14"/>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العصف الذهني الجماعي</w:t>
      </w:r>
    </w:p>
    <w:p w14:paraId="378C490B" w14:textId="77777777" w:rsidR="001024DD" w:rsidRPr="001024DD" w:rsidRDefault="001024DD" w:rsidP="001024DD">
      <w:pPr>
        <w:numPr>
          <w:ilvl w:val="0"/>
          <w:numId w:val="14"/>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دراسات حالة من واقع قطاع الطاقة</w:t>
      </w:r>
    </w:p>
    <w:p w14:paraId="1BDAF69A" w14:textId="77777777" w:rsidR="001024DD" w:rsidRPr="001024DD" w:rsidRDefault="001024DD" w:rsidP="001024DD">
      <w:pPr>
        <w:numPr>
          <w:ilvl w:val="0"/>
          <w:numId w:val="14"/>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تمارين تفاعلية فردية وجماعية</w:t>
      </w:r>
    </w:p>
    <w:p w14:paraId="3A332FFD" w14:textId="77777777" w:rsidR="001024DD" w:rsidRPr="001024DD" w:rsidRDefault="001024DD" w:rsidP="001024DD">
      <w:pPr>
        <w:numPr>
          <w:ilvl w:val="0"/>
          <w:numId w:val="14"/>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فيديوهات تعليمية قصيرة</w:t>
      </w:r>
    </w:p>
    <w:p w14:paraId="58C4BFAC" w14:textId="77777777" w:rsidR="001024DD" w:rsidRPr="001024DD" w:rsidRDefault="001024DD" w:rsidP="001024DD">
      <w:pPr>
        <w:numPr>
          <w:ilvl w:val="0"/>
          <w:numId w:val="14"/>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استبيانات تحليل الشخصية القيادية</w:t>
      </w:r>
    </w:p>
    <w:p w14:paraId="0EF9FD42" w14:textId="77777777" w:rsidR="001024DD" w:rsidRDefault="001024DD" w:rsidP="001024DD">
      <w:pPr>
        <w:numPr>
          <w:ilvl w:val="0"/>
          <w:numId w:val="14"/>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خرائط ذهنية لأدوات التحفيز والتقييم</w:t>
      </w:r>
    </w:p>
    <w:p w14:paraId="65BCD594" w14:textId="77777777" w:rsidR="001024DD" w:rsidRPr="001024DD" w:rsidRDefault="001024DD" w:rsidP="001024DD">
      <w:pPr>
        <w:spacing w:after="160" w:line="259" w:lineRule="auto"/>
        <w:contextualSpacing/>
        <w:jc w:val="left"/>
        <w:rPr>
          <w:rFonts w:ascii="Sakkal Majalla" w:hAnsi="Sakkal Majalla" w:cs="Sakkal Majalla"/>
          <w:color w:val="000000" w:themeColor="text1"/>
          <w:sz w:val="32"/>
        </w:rPr>
      </w:pPr>
    </w:p>
    <w:p w14:paraId="2775834D" w14:textId="77777777" w:rsidR="001024DD" w:rsidRPr="001024DD" w:rsidRDefault="001024DD" w:rsidP="001024DD">
      <w:pPr>
        <w:spacing w:line="276" w:lineRule="auto"/>
        <w:jc w:val="both"/>
        <w:rPr>
          <w:rFonts w:ascii="Sakkal Majalla" w:hAnsi="Sakkal Majalla" w:cs="Sakkal Majalla"/>
          <w:color w:val="000000" w:themeColor="text1"/>
          <w:sz w:val="32"/>
        </w:rPr>
      </w:pPr>
    </w:p>
    <w:p w14:paraId="623AEEE5" w14:textId="77777777" w:rsidR="001024DD" w:rsidRPr="001024DD" w:rsidRDefault="001024DD" w:rsidP="001024DD">
      <w:pPr>
        <w:spacing w:after="160" w:line="259" w:lineRule="auto"/>
        <w:jc w:val="left"/>
        <w:rPr>
          <w:rFonts w:ascii="Adobe Arabic" w:hAnsi="Adobe Arabic" w:cs="Adobe Arabic"/>
          <w:b/>
          <w:bCs/>
          <w:color w:val="168489"/>
          <w:sz w:val="44"/>
          <w:szCs w:val="48"/>
        </w:rPr>
      </w:pPr>
      <w:r w:rsidRPr="001024DD">
        <w:rPr>
          <w:rFonts w:cs="Sakkal Majalla"/>
          <w:noProof/>
          <w:color w:val="000000" w:themeColor="text1"/>
          <w:szCs w:val="34"/>
        </w:rPr>
        <w:lastRenderedPageBreak/>
        <mc:AlternateContent>
          <mc:Choice Requires="wpg">
            <w:drawing>
              <wp:anchor distT="0" distB="0" distL="114300" distR="114300" simplePos="0" relativeHeight="252062720" behindDoc="0" locked="0" layoutInCell="1" allowOverlap="1" wp14:anchorId="7366449A" wp14:editId="3562B079">
                <wp:simplePos x="0" y="0"/>
                <wp:positionH relativeFrom="column">
                  <wp:posOffset>5410460</wp:posOffset>
                </wp:positionH>
                <wp:positionV relativeFrom="paragraph">
                  <wp:posOffset>-86093</wp:posOffset>
                </wp:positionV>
                <wp:extent cx="320675" cy="361315"/>
                <wp:effectExtent l="8890" t="1905" r="3810" b="8255"/>
                <wp:wrapNone/>
                <wp:docPr id="200968574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0675" cy="361315"/>
                          <a:chOff x="0" y="0"/>
                          <a:chExt cx="320022" cy="359778"/>
                        </a:xfrm>
                      </wpg:grpSpPr>
                      <wps:wsp>
                        <wps:cNvPr id="449642833" name="Google Shape;13135;p122"/>
                        <wps:cNvSpPr>
                          <a:spLocks/>
                        </wps:cNvSpPr>
                        <wps:spPr bwMode="auto">
                          <a:xfrm>
                            <a:off x="0" y="3021"/>
                            <a:ext cx="263218" cy="356757"/>
                          </a:xfrm>
                          <a:custGeom>
                            <a:avLst/>
                            <a:gdLst>
                              <a:gd name="T0" fmla="*/ 1738 w 8276"/>
                              <a:gd name="T1" fmla="*/ 0 h 11217"/>
                              <a:gd name="T2" fmla="*/ 1679 w 8276"/>
                              <a:gd name="T3" fmla="*/ 12 h 11217"/>
                              <a:gd name="T4" fmla="*/ 905 w 8276"/>
                              <a:gd name="T5" fmla="*/ 1120 h 11217"/>
                              <a:gd name="T6" fmla="*/ 905 w 8276"/>
                              <a:gd name="T7" fmla="*/ 8275 h 11217"/>
                              <a:gd name="T8" fmla="*/ 167 w 8276"/>
                              <a:gd name="T9" fmla="*/ 8275 h 11217"/>
                              <a:gd name="T10" fmla="*/ 1 w 8276"/>
                              <a:gd name="T11" fmla="*/ 8442 h 11217"/>
                              <a:gd name="T12" fmla="*/ 1 w 8276"/>
                              <a:gd name="T13" fmla="*/ 10145 h 11217"/>
                              <a:gd name="T14" fmla="*/ 1072 w 8276"/>
                              <a:gd name="T15" fmla="*/ 11216 h 11217"/>
                              <a:gd name="T16" fmla="*/ 7156 w 8276"/>
                              <a:gd name="T17" fmla="*/ 11216 h 11217"/>
                              <a:gd name="T18" fmla="*/ 8275 w 8276"/>
                              <a:gd name="T19" fmla="*/ 10097 h 11217"/>
                              <a:gd name="T20" fmla="*/ 8275 w 8276"/>
                              <a:gd name="T21" fmla="*/ 4930 h 11217"/>
                              <a:gd name="T22" fmla="*/ 8073 w 8276"/>
                              <a:gd name="T23" fmla="*/ 4751 h 11217"/>
                              <a:gd name="T24" fmla="*/ 7906 w 8276"/>
                              <a:gd name="T25" fmla="*/ 4918 h 11217"/>
                              <a:gd name="T26" fmla="*/ 7906 w 8276"/>
                              <a:gd name="T27" fmla="*/ 10085 h 11217"/>
                              <a:gd name="T28" fmla="*/ 7132 w 8276"/>
                              <a:gd name="T29" fmla="*/ 10859 h 11217"/>
                              <a:gd name="T30" fmla="*/ 7061 w 8276"/>
                              <a:gd name="T31" fmla="*/ 10859 h 11217"/>
                              <a:gd name="T32" fmla="*/ 6406 w 8276"/>
                              <a:gd name="T33" fmla="*/ 10133 h 11217"/>
                              <a:gd name="T34" fmla="*/ 6406 w 8276"/>
                              <a:gd name="T35" fmla="*/ 9609 h 11217"/>
                              <a:gd name="T36" fmla="*/ 6239 w 8276"/>
                              <a:gd name="T37" fmla="*/ 9442 h 11217"/>
                              <a:gd name="T38" fmla="*/ 6073 w 8276"/>
                              <a:gd name="T39" fmla="*/ 9609 h 11217"/>
                              <a:gd name="T40" fmla="*/ 6073 w 8276"/>
                              <a:gd name="T41" fmla="*/ 10133 h 11217"/>
                              <a:gd name="T42" fmla="*/ 6370 w 8276"/>
                              <a:gd name="T43" fmla="*/ 10871 h 11217"/>
                              <a:gd name="T44" fmla="*/ 1492 w 8276"/>
                              <a:gd name="T45" fmla="*/ 10874 h 11217"/>
                              <a:gd name="T46" fmla="*/ 882 w 8276"/>
                              <a:gd name="T47" fmla="*/ 10859 h 11217"/>
                              <a:gd name="T48" fmla="*/ 298 w 8276"/>
                              <a:gd name="T49" fmla="*/ 10145 h 11217"/>
                              <a:gd name="T50" fmla="*/ 298 w 8276"/>
                              <a:gd name="T51" fmla="*/ 8609 h 11217"/>
                              <a:gd name="T52" fmla="*/ 6073 w 8276"/>
                              <a:gd name="T53" fmla="*/ 8609 h 11217"/>
                              <a:gd name="T54" fmla="*/ 6073 w 8276"/>
                              <a:gd name="T55" fmla="*/ 8954 h 11217"/>
                              <a:gd name="T56" fmla="*/ 6239 w 8276"/>
                              <a:gd name="T57" fmla="*/ 9121 h 11217"/>
                              <a:gd name="T58" fmla="*/ 6406 w 8276"/>
                              <a:gd name="T59" fmla="*/ 8954 h 11217"/>
                              <a:gd name="T60" fmla="*/ 6406 w 8276"/>
                              <a:gd name="T61" fmla="*/ 8442 h 11217"/>
                              <a:gd name="T62" fmla="*/ 6239 w 8276"/>
                              <a:gd name="T63" fmla="*/ 8275 h 11217"/>
                              <a:gd name="T64" fmla="*/ 1227 w 8276"/>
                              <a:gd name="T65" fmla="*/ 8275 h 11217"/>
                              <a:gd name="T66" fmla="*/ 1227 w 8276"/>
                              <a:gd name="T67" fmla="*/ 1120 h 11217"/>
                              <a:gd name="T68" fmla="*/ 1786 w 8276"/>
                              <a:gd name="T69" fmla="*/ 322 h 11217"/>
                              <a:gd name="T70" fmla="*/ 1894 w 8276"/>
                              <a:gd name="T71" fmla="*/ 108 h 11217"/>
                              <a:gd name="T72" fmla="*/ 1738 w 8276"/>
                              <a:gd name="T73" fmla="*/ 0 h 112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8276" h="11217" extrusionOk="0">
                                <a:moveTo>
                                  <a:pt x="1738" y="0"/>
                                </a:moveTo>
                                <a:cubicBezTo>
                                  <a:pt x="1718" y="0"/>
                                  <a:pt x="1698" y="4"/>
                                  <a:pt x="1679" y="12"/>
                                </a:cubicBezTo>
                                <a:cubicBezTo>
                                  <a:pt x="1227" y="179"/>
                                  <a:pt x="905" y="632"/>
                                  <a:pt x="905" y="1120"/>
                                </a:cubicBezTo>
                                <a:lnTo>
                                  <a:pt x="905" y="8275"/>
                                </a:lnTo>
                                <a:lnTo>
                                  <a:pt x="167" y="8275"/>
                                </a:lnTo>
                                <a:cubicBezTo>
                                  <a:pt x="72" y="8275"/>
                                  <a:pt x="1" y="8359"/>
                                  <a:pt x="1" y="8442"/>
                                </a:cubicBezTo>
                                <a:lnTo>
                                  <a:pt x="1" y="10145"/>
                                </a:lnTo>
                                <a:cubicBezTo>
                                  <a:pt x="1" y="10716"/>
                                  <a:pt x="477" y="11216"/>
                                  <a:pt x="1072" y="11216"/>
                                </a:cubicBezTo>
                                <a:lnTo>
                                  <a:pt x="7156" y="11216"/>
                                </a:lnTo>
                                <a:cubicBezTo>
                                  <a:pt x="7775" y="11216"/>
                                  <a:pt x="8275" y="10716"/>
                                  <a:pt x="8275" y="10097"/>
                                </a:cubicBezTo>
                                <a:lnTo>
                                  <a:pt x="8275" y="4930"/>
                                </a:lnTo>
                                <a:cubicBezTo>
                                  <a:pt x="8252" y="4835"/>
                                  <a:pt x="8168" y="4751"/>
                                  <a:pt x="8073" y="4751"/>
                                </a:cubicBezTo>
                                <a:cubicBezTo>
                                  <a:pt x="7978" y="4751"/>
                                  <a:pt x="7906" y="4835"/>
                                  <a:pt x="7906" y="4918"/>
                                </a:cubicBezTo>
                                <a:lnTo>
                                  <a:pt x="7906" y="10085"/>
                                </a:lnTo>
                                <a:cubicBezTo>
                                  <a:pt x="7906" y="10514"/>
                                  <a:pt x="7561" y="10859"/>
                                  <a:pt x="7132" y="10859"/>
                                </a:cubicBezTo>
                                <a:lnTo>
                                  <a:pt x="7061" y="10859"/>
                                </a:lnTo>
                                <a:cubicBezTo>
                                  <a:pt x="6680" y="10811"/>
                                  <a:pt x="6406" y="10502"/>
                                  <a:pt x="6406" y="10133"/>
                                </a:cubicBezTo>
                                <a:lnTo>
                                  <a:pt x="6406" y="9609"/>
                                </a:lnTo>
                                <a:cubicBezTo>
                                  <a:pt x="6406" y="9514"/>
                                  <a:pt x="6323" y="9442"/>
                                  <a:pt x="6239" y="9442"/>
                                </a:cubicBezTo>
                                <a:cubicBezTo>
                                  <a:pt x="6144" y="9442"/>
                                  <a:pt x="6073" y="9514"/>
                                  <a:pt x="6073" y="9609"/>
                                </a:cubicBezTo>
                                <a:lnTo>
                                  <a:pt x="6073" y="10133"/>
                                </a:lnTo>
                                <a:cubicBezTo>
                                  <a:pt x="6073" y="10407"/>
                                  <a:pt x="6180" y="10680"/>
                                  <a:pt x="6370" y="10871"/>
                                </a:cubicBezTo>
                                <a:cubicBezTo>
                                  <a:pt x="3459" y="10871"/>
                                  <a:pt x="2120" y="10874"/>
                                  <a:pt x="1492" y="10874"/>
                                </a:cubicBezTo>
                                <a:cubicBezTo>
                                  <a:pt x="864" y="10874"/>
                                  <a:pt x="947" y="10871"/>
                                  <a:pt x="882" y="10859"/>
                                </a:cubicBezTo>
                                <a:cubicBezTo>
                                  <a:pt x="548" y="10788"/>
                                  <a:pt x="298" y="10490"/>
                                  <a:pt x="298" y="10145"/>
                                </a:cubicBezTo>
                                <a:lnTo>
                                  <a:pt x="298" y="8609"/>
                                </a:lnTo>
                                <a:lnTo>
                                  <a:pt x="6073" y="8609"/>
                                </a:lnTo>
                                <a:lnTo>
                                  <a:pt x="6073" y="8954"/>
                                </a:lnTo>
                                <a:cubicBezTo>
                                  <a:pt x="6073" y="9037"/>
                                  <a:pt x="6144" y="9121"/>
                                  <a:pt x="6239" y="9121"/>
                                </a:cubicBezTo>
                                <a:cubicBezTo>
                                  <a:pt x="6323" y="9121"/>
                                  <a:pt x="6406" y="9037"/>
                                  <a:pt x="6406" y="8954"/>
                                </a:cubicBezTo>
                                <a:lnTo>
                                  <a:pt x="6406" y="8442"/>
                                </a:lnTo>
                                <a:cubicBezTo>
                                  <a:pt x="6406" y="8359"/>
                                  <a:pt x="6323" y="8275"/>
                                  <a:pt x="6239" y="8275"/>
                                </a:cubicBezTo>
                                <a:lnTo>
                                  <a:pt x="1227" y="8275"/>
                                </a:lnTo>
                                <a:lnTo>
                                  <a:pt x="1227" y="1120"/>
                                </a:lnTo>
                                <a:cubicBezTo>
                                  <a:pt x="1227" y="763"/>
                                  <a:pt x="1441" y="441"/>
                                  <a:pt x="1786" y="322"/>
                                </a:cubicBezTo>
                                <a:cubicBezTo>
                                  <a:pt x="1882" y="286"/>
                                  <a:pt x="1917" y="179"/>
                                  <a:pt x="1894" y="108"/>
                                </a:cubicBezTo>
                                <a:cubicBezTo>
                                  <a:pt x="1866" y="44"/>
                                  <a:pt x="1803" y="0"/>
                                  <a:pt x="1738" y="0"/>
                                </a:cubicBezTo>
                                <a:close/>
                              </a:path>
                            </a:pathLst>
                          </a:custGeom>
                          <a:solidFill>
                            <a:srgbClr val="657E9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27274273" name="Google Shape;13136;p122"/>
                        <wps:cNvSpPr>
                          <a:spLocks/>
                        </wps:cNvSpPr>
                        <wps:spPr bwMode="auto">
                          <a:xfrm>
                            <a:off x="70448" y="0"/>
                            <a:ext cx="249574" cy="142773"/>
                          </a:xfrm>
                          <a:custGeom>
                            <a:avLst/>
                            <a:gdLst>
                              <a:gd name="T0" fmla="*/ 6787 w 7847"/>
                              <a:gd name="T1" fmla="*/ 322 h 4489"/>
                              <a:gd name="T2" fmla="*/ 7537 w 7847"/>
                              <a:gd name="T3" fmla="*/ 1072 h 4489"/>
                              <a:gd name="T4" fmla="*/ 7525 w 7847"/>
                              <a:gd name="T5" fmla="*/ 2608 h 4489"/>
                              <a:gd name="T6" fmla="*/ 6037 w 7847"/>
                              <a:gd name="T7" fmla="*/ 2608 h 4489"/>
                              <a:gd name="T8" fmla="*/ 6037 w 7847"/>
                              <a:gd name="T9" fmla="*/ 1417 h 4489"/>
                              <a:gd name="T10" fmla="*/ 6037 w 7847"/>
                              <a:gd name="T11" fmla="*/ 1072 h 4489"/>
                              <a:gd name="T12" fmla="*/ 6775 w 7847"/>
                              <a:gd name="T13" fmla="*/ 322 h 4489"/>
                              <a:gd name="T14" fmla="*/ 6787 w 7847"/>
                              <a:gd name="T15" fmla="*/ 322 h 4489"/>
                              <a:gd name="T16" fmla="*/ 167 w 7847"/>
                              <a:gd name="T17" fmla="*/ 0 h 4489"/>
                              <a:gd name="T18" fmla="*/ 0 w 7847"/>
                              <a:gd name="T19" fmla="*/ 167 h 4489"/>
                              <a:gd name="T20" fmla="*/ 167 w 7847"/>
                              <a:gd name="T21" fmla="*/ 322 h 4489"/>
                              <a:gd name="T22" fmla="*/ 5989 w 7847"/>
                              <a:gd name="T23" fmla="*/ 322 h 4489"/>
                              <a:gd name="T24" fmla="*/ 5763 w 7847"/>
                              <a:gd name="T25" fmla="*/ 667 h 4489"/>
                              <a:gd name="T26" fmla="*/ 5691 w 7847"/>
                              <a:gd name="T27" fmla="*/ 1060 h 4489"/>
                              <a:gd name="T28" fmla="*/ 5691 w 7847"/>
                              <a:gd name="T29" fmla="*/ 1393 h 4489"/>
                              <a:gd name="T30" fmla="*/ 5691 w 7847"/>
                              <a:gd name="T31" fmla="*/ 4334 h 4489"/>
                              <a:gd name="T32" fmla="*/ 5858 w 7847"/>
                              <a:gd name="T33" fmla="*/ 4489 h 4489"/>
                              <a:gd name="T34" fmla="*/ 6013 w 7847"/>
                              <a:gd name="T35" fmla="*/ 4334 h 4489"/>
                              <a:gd name="T36" fmla="*/ 6013 w 7847"/>
                              <a:gd name="T37" fmla="*/ 2929 h 4489"/>
                              <a:gd name="T38" fmla="*/ 7668 w 7847"/>
                              <a:gd name="T39" fmla="*/ 2929 h 4489"/>
                              <a:gd name="T40" fmla="*/ 7834 w 7847"/>
                              <a:gd name="T41" fmla="*/ 2763 h 4489"/>
                              <a:gd name="T42" fmla="*/ 7834 w 7847"/>
                              <a:gd name="T43" fmla="*/ 1072 h 4489"/>
                              <a:gd name="T44" fmla="*/ 6775 w 7847"/>
                              <a:gd name="T45" fmla="*/ 0 h 4489"/>
                              <a:gd name="T46" fmla="*/ 167 w 7847"/>
                              <a:gd name="T47" fmla="*/ 0 h 448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Lst>
                            <a:rect l="0" t="0" r="r" b="b"/>
                            <a:pathLst>
                              <a:path w="7847" h="4489" extrusionOk="0">
                                <a:moveTo>
                                  <a:pt x="6787" y="322"/>
                                </a:moveTo>
                                <a:cubicBezTo>
                                  <a:pt x="7191" y="322"/>
                                  <a:pt x="7537" y="655"/>
                                  <a:pt x="7537" y="1072"/>
                                </a:cubicBezTo>
                                <a:lnTo>
                                  <a:pt x="7525" y="2608"/>
                                </a:lnTo>
                                <a:lnTo>
                                  <a:pt x="6037" y="2608"/>
                                </a:lnTo>
                                <a:lnTo>
                                  <a:pt x="6037" y="1417"/>
                                </a:lnTo>
                                <a:lnTo>
                                  <a:pt x="6037" y="1072"/>
                                </a:lnTo>
                                <a:cubicBezTo>
                                  <a:pt x="6037" y="643"/>
                                  <a:pt x="6370" y="322"/>
                                  <a:pt x="6775" y="322"/>
                                </a:cubicBezTo>
                                <a:lnTo>
                                  <a:pt x="6787" y="322"/>
                                </a:lnTo>
                                <a:close/>
                                <a:moveTo>
                                  <a:pt x="167" y="0"/>
                                </a:moveTo>
                                <a:cubicBezTo>
                                  <a:pt x="83" y="0"/>
                                  <a:pt x="0" y="72"/>
                                  <a:pt x="0" y="167"/>
                                </a:cubicBezTo>
                                <a:cubicBezTo>
                                  <a:pt x="0" y="250"/>
                                  <a:pt x="83" y="322"/>
                                  <a:pt x="167" y="322"/>
                                </a:cubicBezTo>
                                <a:lnTo>
                                  <a:pt x="5989" y="322"/>
                                </a:lnTo>
                                <a:cubicBezTo>
                                  <a:pt x="5894" y="417"/>
                                  <a:pt x="5810" y="548"/>
                                  <a:pt x="5763" y="667"/>
                                </a:cubicBezTo>
                                <a:cubicBezTo>
                                  <a:pt x="5715" y="798"/>
                                  <a:pt x="5691" y="917"/>
                                  <a:pt x="5691" y="1060"/>
                                </a:cubicBezTo>
                                <a:lnTo>
                                  <a:pt x="5691" y="1393"/>
                                </a:lnTo>
                                <a:lnTo>
                                  <a:pt x="5691" y="4334"/>
                                </a:lnTo>
                                <a:cubicBezTo>
                                  <a:pt x="5691" y="4418"/>
                                  <a:pt x="5763" y="4489"/>
                                  <a:pt x="5858" y="4489"/>
                                </a:cubicBezTo>
                                <a:cubicBezTo>
                                  <a:pt x="5941" y="4489"/>
                                  <a:pt x="6013" y="4418"/>
                                  <a:pt x="6013" y="4334"/>
                                </a:cubicBezTo>
                                <a:lnTo>
                                  <a:pt x="6013" y="2929"/>
                                </a:lnTo>
                                <a:lnTo>
                                  <a:pt x="7668" y="2929"/>
                                </a:lnTo>
                                <a:cubicBezTo>
                                  <a:pt x="7763" y="2929"/>
                                  <a:pt x="7834" y="2858"/>
                                  <a:pt x="7834" y="2763"/>
                                </a:cubicBezTo>
                                <a:lnTo>
                                  <a:pt x="7834" y="1072"/>
                                </a:lnTo>
                                <a:cubicBezTo>
                                  <a:pt x="7846" y="488"/>
                                  <a:pt x="7370" y="0"/>
                                  <a:pt x="6775" y="0"/>
                                </a:cubicBezTo>
                                <a:lnTo>
                                  <a:pt x="167" y="0"/>
                                </a:lnTo>
                                <a:close/>
                              </a:path>
                            </a:pathLst>
                          </a:custGeom>
                          <a:solidFill>
                            <a:srgbClr val="657E9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27504597" name="Google Shape;13137;p122"/>
                        <wps:cNvSpPr>
                          <a:spLocks/>
                        </wps:cNvSpPr>
                        <wps:spPr bwMode="auto">
                          <a:xfrm>
                            <a:off x="74233" y="94651"/>
                            <a:ext cx="141659" cy="10273"/>
                          </a:xfrm>
                          <a:custGeom>
                            <a:avLst/>
                            <a:gdLst>
                              <a:gd name="T0" fmla="*/ 167 w 4454"/>
                              <a:gd name="T1" fmla="*/ 1 h 323"/>
                              <a:gd name="T2" fmla="*/ 0 w 4454"/>
                              <a:gd name="T3" fmla="*/ 168 h 323"/>
                              <a:gd name="T4" fmla="*/ 167 w 4454"/>
                              <a:gd name="T5" fmla="*/ 322 h 323"/>
                              <a:gd name="T6" fmla="*/ 4286 w 4454"/>
                              <a:gd name="T7" fmla="*/ 322 h 323"/>
                              <a:gd name="T8" fmla="*/ 4453 w 4454"/>
                              <a:gd name="T9" fmla="*/ 168 h 323"/>
                              <a:gd name="T10" fmla="*/ 4286 w 4454"/>
                              <a:gd name="T11" fmla="*/ 1 h 323"/>
                              <a:gd name="T12" fmla="*/ 167 w 4454"/>
                              <a:gd name="T13" fmla="*/ 1 h 323"/>
                            </a:gdLst>
                            <a:ahLst/>
                            <a:cxnLst>
                              <a:cxn ang="0">
                                <a:pos x="T0" y="T1"/>
                              </a:cxn>
                              <a:cxn ang="0">
                                <a:pos x="T2" y="T3"/>
                              </a:cxn>
                              <a:cxn ang="0">
                                <a:pos x="T4" y="T5"/>
                              </a:cxn>
                              <a:cxn ang="0">
                                <a:pos x="T6" y="T7"/>
                              </a:cxn>
                              <a:cxn ang="0">
                                <a:pos x="T8" y="T9"/>
                              </a:cxn>
                              <a:cxn ang="0">
                                <a:pos x="T10" y="T11"/>
                              </a:cxn>
                              <a:cxn ang="0">
                                <a:pos x="T12" y="T13"/>
                              </a:cxn>
                            </a:cxnLst>
                            <a:rect l="0" t="0" r="r" b="b"/>
                            <a:pathLst>
                              <a:path w="4454" h="323" extrusionOk="0">
                                <a:moveTo>
                                  <a:pt x="167" y="1"/>
                                </a:moveTo>
                                <a:cubicBezTo>
                                  <a:pt x="72" y="1"/>
                                  <a:pt x="0" y="72"/>
                                  <a:pt x="0" y="168"/>
                                </a:cubicBezTo>
                                <a:cubicBezTo>
                                  <a:pt x="0" y="251"/>
                                  <a:pt x="72" y="322"/>
                                  <a:pt x="167" y="322"/>
                                </a:cubicBezTo>
                                <a:lnTo>
                                  <a:pt x="4286" y="322"/>
                                </a:lnTo>
                                <a:cubicBezTo>
                                  <a:pt x="4382" y="322"/>
                                  <a:pt x="4453" y="251"/>
                                  <a:pt x="4453" y="168"/>
                                </a:cubicBezTo>
                                <a:cubicBezTo>
                                  <a:pt x="4453" y="72"/>
                                  <a:pt x="4382" y="1"/>
                                  <a:pt x="4286" y="1"/>
                                </a:cubicBezTo>
                                <a:lnTo>
                                  <a:pt x="167" y="1"/>
                                </a:lnTo>
                                <a:close/>
                              </a:path>
                            </a:pathLst>
                          </a:custGeom>
                          <a:solidFill>
                            <a:srgbClr val="657E9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51175500" name="Google Shape;13138;p122"/>
                        <wps:cNvSpPr>
                          <a:spLocks/>
                        </wps:cNvSpPr>
                        <wps:spPr bwMode="auto">
                          <a:xfrm>
                            <a:off x="74233" y="138224"/>
                            <a:ext cx="141659" cy="10241"/>
                          </a:xfrm>
                          <a:custGeom>
                            <a:avLst/>
                            <a:gdLst>
                              <a:gd name="T0" fmla="*/ 167 w 4454"/>
                              <a:gd name="T1" fmla="*/ 0 h 322"/>
                              <a:gd name="T2" fmla="*/ 0 w 4454"/>
                              <a:gd name="T3" fmla="*/ 167 h 322"/>
                              <a:gd name="T4" fmla="*/ 167 w 4454"/>
                              <a:gd name="T5" fmla="*/ 322 h 322"/>
                              <a:gd name="T6" fmla="*/ 4286 w 4454"/>
                              <a:gd name="T7" fmla="*/ 322 h 322"/>
                              <a:gd name="T8" fmla="*/ 4453 w 4454"/>
                              <a:gd name="T9" fmla="*/ 167 h 322"/>
                              <a:gd name="T10" fmla="*/ 4286 w 4454"/>
                              <a:gd name="T11" fmla="*/ 0 h 322"/>
                              <a:gd name="T12" fmla="*/ 167 w 4454"/>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4454" h="322" extrusionOk="0">
                                <a:moveTo>
                                  <a:pt x="167" y="0"/>
                                </a:moveTo>
                                <a:cubicBezTo>
                                  <a:pt x="72" y="0"/>
                                  <a:pt x="0" y="72"/>
                                  <a:pt x="0" y="167"/>
                                </a:cubicBezTo>
                                <a:cubicBezTo>
                                  <a:pt x="0" y="250"/>
                                  <a:pt x="72" y="322"/>
                                  <a:pt x="167" y="322"/>
                                </a:cubicBezTo>
                                <a:lnTo>
                                  <a:pt x="4286" y="322"/>
                                </a:lnTo>
                                <a:cubicBezTo>
                                  <a:pt x="4382" y="322"/>
                                  <a:pt x="4453" y="250"/>
                                  <a:pt x="4453" y="167"/>
                                </a:cubicBezTo>
                                <a:cubicBezTo>
                                  <a:pt x="4453" y="72"/>
                                  <a:pt x="4382" y="0"/>
                                  <a:pt x="4286" y="0"/>
                                </a:cubicBezTo>
                                <a:lnTo>
                                  <a:pt x="167" y="0"/>
                                </a:lnTo>
                                <a:close/>
                              </a:path>
                            </a:pathLst>
                          </a:custGeom>
                          <a:solidFill>
                            <a:srgbClr val="657E9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59035987" name="Google Shape;13139;p122"/>
                        <wps:cNvSpPr>
                          <a:spLocks/>
                        </wps:cNvSpPr>
                        <wps:spPr bwMode="auto">
                          <a:xfrm>
                            <a:off x="74233" y="182147"/>
                            <a:ext cx="141659" cy="10623"/>
                          </a:xfrm>
                          <a:custGeom>
                            <a:avLst/>
                            <a:gdLst>
                              <a:gd name="T0" fmla="*/ 167 w 4454"/>
                              <a:gd name="T1" fmla="*/ 0 h 334"/>
                              <a:gd name="T2" fmla="*/ 0 w 4454"/>
                              <a:gd name="T3" fmla="*/ 167 h 334"/>
                              <a:gd name="T4" fmla="*/ 167 w 4454"/>
                              <a:gd name="T5" fmla="*/ 334 h 334"/>
                              <a:gd name="T6" fmla="*/ 4286 w 4454"/>
                              <a:gd name="T7" fmla="*/ 334 h 334"/>
                              <a:gd name="T8" fmla="*/ 4453 w 4454"/>
                              <a:gd name="T9" fmla="*/ 167 h 334"/>
                              <a:gd name="T10" fmla="*/ 4286 w 4454"/>
                              <a:gd name="T11" fmla="*/ 0 h 334"/>
                              <a:gd name="T12" fmla="*/ 167 w 4454"/>
                              <a:gd name="T13" fmla="*/ 0 h 334"/>
                            </a:gdLst>
                            <a:ahLst/>
                            <a:cxnLst>
                              <a:cxn ang="0">
                                <a:pos x="T0" y="T1"/>
                              </a:cxn>
                              <a:cxn ang="0">
                                <a:pos x="T2" y="T3"/>
                              </a:cxn>
                              <a:cxn ang="0">
                                <a:pos x="T4" y="T5"/>
                              </a:cxn>
                              <a:cxn ang="0">
                                <a:pos x="T6" y="T7"/>
                              </a:cxn>
                              <a:cxn ang="0">
                                <a:pos x="T8" y="T9"/>
                              </a:cxn>
                              <a:cxn ang="0">
                                <a:pos x="T10" y="T11"/>
                              </a:cxn>
                              <a:cxn ang="0">
                                <a:pos x="T12" y="T13"/>
                              </a:cxn>
                            </a:cxnLst>
                            <a:rect l="0" t="0" r="r" b="b"/>
                            <a:pathLst>
                              <a:path w="4454" h="334" extrusionOk="0">
                                <a:moveTo>
                                  <a:pt x="167" y="0"/>
                                </a:moveTo>
                                <a:cubicBezTo>
                                  <a:pt x="72" y="0"/>
                                  <a:pt x="0" y="72"/>
                                  <a:pt x="0" y="167"/>
                                </a:cubicBezTo>
                                <a:cubicBezTo>
                                  <a:pt x="0" y="250"/>
                                  <a:pt x="72" y="334"/>
                                  <a:pt x="167" y="334"/>
                                </a:cubicBezTo>
                                <a:lnTo>
                                  <a:pt x="4286" y="334"/>
                                </a:lnTo>
                                <a:cubicBezTo>
                                  <a:pt x="4382" y="334"/>
                                  <a:pt x="4453" y="250"/>
                                  <a:pt x="4453" y="167"/>
                                </a:cubicBezTo>
                                <a:cubicBezTo>
                                  <a:pt x="4453" y="72"/>
                                  <a:pt x="4382" y="0"/>
                                  <a:pt x="4286" y="0"/>
                                </a:cubicBezTo>
                                <a:lnTo>
                                  <a:pt x="167" y="0"/>
                                </a:lnTo>
                                <a:close/>
                              </a:path>
                            </a:pathLst>
                          </a:custGeom>
                          <a:solidFill>
                            <a:srgbClr val="657E9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78985832" name="Google Shape;13140;p122"/>
                        <wps:cNvSpPr>
                          <a:spLocks/>
                        </wps:cNvSpPr>
                        <wps:spPr bwMode="auto">
                          <a:xfrm>
                            <a:off x="74233" y="225688"/>
                            <a:ext cx="141659" cy="10623"/>
                          </a:xfrm>
                          <a:custGeom>
                            <a:avLst/>
                            <a:gdLst>
                              <a:gd name="T0" fmla="*/ 167 w 4454"/>
                              <a:gd name="T1" fmla="*/ 0 h 334"/>
                              <a:gd name="T2" fmla="*/ 0 w 4454"/>
                              <a:gd name="T3" fmla="*/ 167 h 334"/>
                              <a:gd name="T4" fmla="*/ 167 w 4454"/>
                              <a:gd name="T5" fmla="*/ 334 h 334"/>
                              <a:gd name="T6" fmla="*/ 4286 w 4454"/>
                              <a:gd name="T7" fmla="*/ 334 h 334"/>
                              <a:gd name="T8" fmla="*/ 4453 w 4454"/>
                              <a:gd name="T9" fmla="*/ 167 h 334"/>
                              <a:gd name="T10" fmla="*/ 4286 w 4454"/>
                              <a:gd name="T11" fmla="*/ 0 h 334"/>
                              <a:gd name="T12" fmla="*/ 167 w 4454"/>
                              <a:gd name="T13" fmla="*/ 0 h 334"/>
                            </a:gdLst>
                            <a:ahLst/>
                            <a:cxnLst>
                              <a:cxn ang="0">
                                <a:pos x="T0" y="T1"/>
                              </a:cxn>
                              <a:cxn ang="0">
                                <a:pos x="T2" y="T3"/>
                              </a:cxn>
                              <a:cxn ang="0">
                                <a:pos x="T4" y="T5"/>
                              </a:cxn>
                              <a:cxn ang="0">
                                <a:pos x="T6" y="T7"/>
                              </a:cxn>
                              <a:cxn ang="0">
                                <a:pos x="T8" y="T9"/>
                              </a:cxn>
                              <a:cxn ang="0">
                                <a:pos x="T10" y="T11"/>
                              </a:cxn>
                              <a:cxn ang="0">
                                <a:pos x="T12" y="T13"/>
                              </a:cxn>
                            </a:cxnLst>
                            <a:rect l="0" t="0" r="r" b="b"/>
                            <a:pathLst>
                              <a:path w="4454" h="334" extrusionOk="0">
                                <a:moveTo>
                                  <a:pt x="167" y="0"/>
                                </a:moveTo>
                                <a:cubicBezTo>
                                  <a:pt x="72" y="0"/>
                                  <a:pt x="0" y="72"/>
                                  <a:pt x="0" y="167"/>
                                </a:cubicBezTo>
                                <a:cubicBezTo>
                                  <a:pt x="0" y="250"/>
                                  <a:pt x="72" y="334"/>
                                  <a:pt x="167" y="334"/>
                                </a:cubicBezTo>
                                <a:lnTo>
                                  <a:pt x="4286" y="334"/>
                                </a:lnTo>
                                <a:cubicBezTo>
                                  <a:pt x="4382" y="334"/>
                                  <a:pt x="4453" y="250"/>
                                  <a:pt x="4453" y="167"/>
                                </a:cubicBezTo>
                                <a:cubicBezTo>
                                  <a:pt x="4453" y="72"/>
                                  <a:pt x="4382" y="0"/>
                                  <a:pt x="4286" y="0"/>
                                </a:cubicBezTo>
                                <a:lnTo>
                                  <a:pt x="167" y="0"/>
                                </a:lnTo>
                                <a:close/>
                              </a:path>
                            </a:pathLst>
                          </a:custGeom>
                          <a:solidFill>
                            <a:srgbClr val="657E93"/>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21CA2284" id="Group 3" o:spid="_x0000_s1026" style="position:absolute;margin-left:426pt;margin-top:-6.8pt;width:25.25pt;height:28.45pt;z-index:252062720;mso-width-relative:margin;mso-height-relative:margin" coordsize="320022,3597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">
                <v:shape id="Google Shape;13135;p122" o:spid="_x0000_s1027" style="position:absolute;top:3021;width:263218;height:356757;visibility:visible;mso-wrap-style:square;v-text-anchor:middle" coordsize="8276,11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" path="m1738,v-20,,-40,4,-59,12c1227,179,905,632,905,1120r,7155l167,8275c72,8275,1,8359,1,8442r,1703c1,10716,477,11216,1072,11216r6084,c7775,11216,8275,10716,8275,10097r,-5167c8252,4835,8168,4751,8073,4751v-95,,-167,84,-167,167l7906,10085v,429,-345,774,-774,774l7061,10859v-381,-48,-655,-357,-655,-726l6406,9609v,-95,-83,-167,-167,-167c6144,9442,6073,9514,6073,9609r,524c6073,10407,6180,10680,6370,10871v-2911,,-4250,3,-4878,3c864,10874,947,10871,882,10859v-334,-71,-584,-369,-584,-714l298,8609r5775,l6073,8954v,83,71,167,166,167c6323,9121,6406,9037,6406,8954r,-512c6406,8359,6323,8275,6239,8275r-5012,l1227,1120v,-357,214,-679,559,-798c1882,286,1917,179,1894,108,1866,44,1803,,1738,xe" fillcolor="#657e93" stroked="f">
                  <v:path arrowok="t" o:extrusionok="f" o:connecttype="custom" o:connectlocs="55277,0;53401,382;28784,35622;28784,263187;5311,263187;32,268498;32,322662;34095,356725;227596,356725;263186,321135;263186,156799;256762,151106;251450,156417;251450,320754;226833,345371;224575,345371;203743,322280;203743,305615;198431,300303;193152,305615;193152,322280;202598,345752;47453,345848;28052,345371;9478,322662;9478,273809;193152,273809;193152,284782;198431,290094;203743,284782;203743,268498;198431,263187;39025,263187;39025,35622;56804,10241;60239,3435;55277,0" o:connectangles="0,0,0,0,0,0,0,0,0,0,0,0,0,0,0,0,0,0,0,0,0,0,0,0,0,0,0,0,0,0,0,0,0,0,0,0,0"/>
                </v:shape>
                <v:shape id="Google Shape;13136;p122" o:spid="_x0000_s1028" style="position:absolute;left:70448;width:249574;height:142773;visibility:visible;mso-wrap-style:square;v-text-anchor:middle" coordsize="7847,44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" path="m6787,322v404,,750,333,750,750l7525,2608r-1488,l6037,1417r,-345c6037,643,6370,322,6775,322r12,xm167,c83,,,72,,167v,83,83,155,167,155l5989,322v-95,95,-179,226,-226,345c5715,798,5691,917,5691,1060r,333l5691,4334v,84,72,155,167,155c5941,4489,6013,4418,6013,4334r,-1405l7668,2929v95,,166,-71,166,-166l7834,1072c7846,488,7370,,6775,l167,xe" fillcolor="#657e93" stroked="f">
                  <v:path arrowok="t" o:extrusionok="f" o:connecttype="custom" o:connectlocs="215861,10241;239714,34095;239333,82948;192007,82948;192007,45068;192007,34095;215479,10241;215861,10241;5311,0;0,5311;5311,10241;190480,10241;183292,21214;181002,33713;181002,44304;181002,137843;186314,142773;191244,137843;191244,93157;243881,93157;249161,87877;249161,34095;215479,0;5311,0" o:connectangles="0,0,0,0,0,0,0,0,0,0,0,0,0,0,0,0,0,0,0,0,0,0,0,0"/>
                </v:shape>
                <v:shape id="Google Shape;13137;p122" o:spid="_x0000_s1029" style="position:absolute;left:74233;top:94651;width:141659;height:10273;visibility:visible;mso-wrap-style:square;v-text-anchor:middle" coordsize="4454,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" path="m167,1c72,1,,72,,168v,83,72,154,167,154l4286,322v96,,167,-71,167,-154c4453,72,4382,1,4286,1l167,1xe" fillcolor="#657e93" stroked="f">
                  <v:path arrowok="t" o:extrusionok="f" o:connecttype="custom" o:connectlocs="5311,32;0,5343;5311,10241;136316,10241;141627,5343;136316,32;5311,32" o:connectangles="0,0,0,0,0,0,0"/>
                </v:shape>
                <v:shape id="Google Shape;13138;p122" o:spid="_x0000_s1030" style="position:absolute;left:74233;top:138224;width:141659;height:10241;visibility:visible;mso-wrap-style:square;v-text-anchor:middle" coordsize="4454,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" path="m167,c72,,,72,,167v,83,72,155,167,155l4286,322v96,,167,-72,167,-155c4453,72,4382,,4286,l167,xe" fillcolor="#657e93" stroked="f">
                  <v:path arrowok="t" o:extrusionok="f" o:connecttype="custom" o:connectlocs="5311,0;0,5311;5311,10241;136316,10241;141627,5311;136316,0;5311,0" o:connectangles="0,0,0,0,0,0,0"/>
                </v:shape>
                <v:shape id="Google Shape;13139;p122" o:spid="_x0000_s1031" style="position:absolute;left:74233;top:182147;width:141659;height:10623;visibility:visible;mso-wrap-style:square;v-text-anchor:middle" coordsize="4454,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" path="m167,c72,,,72,,167v,83,72,167,167,167l4286,334v96,,167,-84,167,-167c4453,72,4382,,4286,l167,xe" fillcolor="#657e93" stroked="f">
                  <v:path arrowok="t" o:extrusionok="f" o:connecttype="custom" o:connectlocs="5311,0;0,5312;5311,10623;136316,10623;141627,5312;136316,0;5311,0" o:connectangles="0,0,0,0,0,0,0"/>
                </v:shape>
                <v:shape id="Google Shape;13140;p122" o:spid="_x0000_s1032" style="position:absolute;left:74233;top:225688;width:141659;height:10623;visibility:visible;mso-wrap-style:square;v-text-anchor:middle" coordsize="4454,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" path="m167,c72,,,72,,167v,83,72,167,167,167l4286,334v96,,167,-84,167,-167c4453,72,4382,,4286,l167,xe" fillcolor="#657e93" stroked="f">
                  <v:path arrowok="t" o:extrusionok="f" o:connecttype="custom" o:connectlocs="5311,0;0,5312;5311,10623;136316,10623;141627,5312;136316,0;5311,0" o:connectangles="0,0,0,0,0,0,0"/>
                </v:shape>
              </v:group>
            </w:pict>
          </mc:Fallback>
        </mc:AlternateContent>
      </w:r>
      <w:r w:rsidRPr="001024DD">
        <w:rPr>
          <w:rFonts w:ascii="Adobe Arabic" w:hAnsi="Adobe Arabic" w:cs="Adobe Arabic"/>
          <w:b/>
          <w:bCs/>
          <w:color w:val="168489"/>
          <w:sz w:val="44"/>
          <w:szCs w:val="48"/>
        </w:rPr>
        <w:t xml:space="preserve">         </w:t>
      </w:r>
      <w:r w:rsidRPr="001024DD">
        <w:rPr>
          <w:rFonts w:ascii="Adobe Arabic" w:hAnsi="Adobe Arabic" w:cs="Adobe Arabic"/>
          <w:b/>
          <w:bCs/>
          <w:color w:val="168489"/>
          <w:sz w:val="44"/>
          <w:szCs w:val="48"/>
          <w:rtl/>
        </w:rPr>
        <w:t>إطار الكفاءات:</w:t>
      </w:r>
    </w:p>
    <w:p w14:paraId="09EBC3CD" w14:textId="77777777" w:rsidR="001024DD" w:rsidRPr="001024DD" w:rsidRDefault="001024DD" w:rsidP="001024DD">
      <w:pPr>
        <w:spacing w:line="276" w:lineRule="auto"/>
        <w:jc w:val="both"/>
        <w:rPr>
          <w:rFonts w:ascii="Sakkal Majalla" w:hAnsi="Sakkal Majalla" w:cs="Sakkal Majalla"/>
          <w:color w:val="168489"/>
          <w:sz w:val="32"/>
        </w:rPr>
      </w:pPr>
      <w:r w:rsidRPr="001024DD">
        <w:rPr>
          <w:rFonts w:ascii="Sakkal Majalla" w:hAnsi="Sakkal Majalla" w:cs="Sakkal Majalla"/>
          <w:color w:val="168489"/>
          <w:sz w:val="32"/>
          <w:rtl/>
        </w:rPr>
        <w:t>الكفاءات السلوكية:</w:t>
      </w:r>
    </w:p>
    <w:p w14:paraId="34C34592" w14:textId="77777777" w:rsidR="001024DD" w:rsidRPr="001024DD" w:rsidRDefault="001024DD" w:rsidP="001024DD">
      <w:pPr>
        <w:numPr>
          <w:ilvl w:val="0"/>
          <w:numId w:val="12"/>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الوعي الذاتي والتعرّف على النمط القيادي الشخصي</w:t>
      </w:r>
    </w:p>
    <w:p w14:paraId="4250D16C" w14:textId="77777777" w:rsidR="001024DD" w:rsidRPr="001024DD" w:rsidRDefault="001024DD" w:rsidP="001024DD">
      <w:pPr>
        <w:numPr>
          <w:ilvl w:val="0"/>
          <w:numId w:val="12"/>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مهارات التواصل الفعّال مع أعضاء الفريق</w:t>
      </w:r>
    </w:p>
    <w:p w14:paraId="317EFED7" w14:textId="77777777" w:rsidR="001024DD" w:rsidRPr="001024DD" w:rsidRDefault="001024DD" w:rsidP="001024DD">
      <w:pPr>
        <w:numPr>
          <w:ilvl w:val="0"/>
          <w:numId w:val="12"/>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القدرة على التحفيز وإلهام الآخرين</w:t>
      </w:r>
    </w:p>
    <w:p w14:paraId="70035971" w14:textId="77777777" w:rsidR="001024DD" w:rsidRPr="001024DD" w:rsidRDefault="001024DD" w:rsidP="001024DD">
      <w:pPr>
        <w:numPr>
          <w:ilvl w:val="0"/>
          <w:numId w:val="12"/>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المرونة في التعامل مع المواقف المختلفة</w:t>
      </w:r>
    </w:p>
    <w:p w14:paraId="4B8B2E00" w14:textId="77777777" w:rsidR="001024DD" w:rsidRPr="001024DD" w:rsidRDefault="001024DD" w:rsidP="001024DD">
      <w:pPr>
        <w:numPr>
          <w:ilvl w:val="0"/>
          <w:numId w:val="12"/>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الذكاء العاطفي في التعامل مع تحديات الأداء</w:t>
      </w:r>
    </w:p>
    <w:p w14:paraId="357089D9" w14:textId="77777777" w:rsidR="001024DD" w:rsidRPr="001024DD" w:rsidRDefault="001024DD" w:rsidP="001024DD">
      <w:pPr>
        <w:spacing w:after="160" w:line="259" w:lineRule="auto"/>
        <w:jc w:val="left"/>
        <w:rPr>
          <w:rFonts w:ascii="Adobe Arabic" w:hAnsi="Adobe Arabic" w:cs="Adobe Arabic"/>
          <w:b/>
          <w:bCs/>
          <w:color w:val="168489"/>
          <w:sz w:val="44"/>
          <w:szCs w:val="48"/>
        </w:rPr>
      </w:pPr>
      <w:r w:rsidRPr="001024DD">
        <w:rPr>
          <w:rFonts w:cs="Sakkal Majalla"/>
          <w:noProof/>
          <w:color w:val="000000" w:themeColor="text1"/>
          <w:szCs w:val="34"/>
        </w:rPr>
        <mc:AlternateContent>
          <mc:Choice Requires="wpg">
            <w:drawing>
              <wp:anchor distT="0" distB="0" distL="114300" distR="114300" simplePos="0" relativeHeight="252063744" behindDoc="0" locked="0" layoutInCell="1" allowOverlap="1" wp14:anchorId="2618D46C" wp14:editId="2199EB22">
                <wp:simplePos x="0" y="0"/>
                <wp:positionH relativeFrom="column">
                  <wp:posOffset>5355925</wp:posOffset>
                </wp:positionH>
                <wp:positionV relativeFrom="paragraph">
                  <wp:posOffset>20341</wp:posOffset>
                </wp:positionV>
                <wp:extent cx="475615" cy="384175"/>
                <wp:effectExtent l="0" t="0" r="635" b="0"/>
                <wp:wrapNone/>
                <wp:docPr id="1089032302"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75615" cy="384175"/>
                          <a:chOff x="0" y="0"/>
                          <a:chExt cx="410829" cy="332343"/>
                        </a:xfrm>
                        <a:solidFill>
                          <a:sysClr val="window" lastClr="FFFFFF">
                            <a:lumMod val="65000"/>
                          </a:sysClr>
                        </a:solidFill>
                      </wpg:grpSpPr>
                      <wps:wsp>
                        <wps:cNvPr id="1170652463" name="Google Shape;11822;p120"/>
                        <wps:cNvSpPr>
                          <a:spLocks/>
                        </wps:cNvSpPr>
                        <wps:spPr bwMode="auto">
                          <a:xfrm>
                            <a:off x="81860" y="70848"/>
                            <a:ext cx="245963" cy="12540"/>
                          </a:xfrm>
                          <a:custGeom>
                            <a:avLst/>
                            <a:gdLst>
                              <a:gd name="T0" fmla="*/ 191 w 7728"/>
                              <a:gd name="T1" fmla="*/ 1 h 394"/>
                              <a:gd name="T2" fmla="*/ 1 w 7728"/>
                              <a:gd name="T3" fmla="*/ 203 h 394"/>
                              <a:gd name="T4" fmla="*/ 191 w 7728"/>
                              <a:gd name="T5" fmla="*/ 394 h 394"/>
                              <a:gd name="T6" fmla="*/ 7537 w 7728"/>
                              <a:gd name="T7" fmla="*/ 394 h 394"/>
                              <a:gd name="T8" fmla="*/ 7728 w 7728"/>
                              <a:gd name="T9" fmla="*/ 203 h 394"/>
                              <a:gd name="T10" fmla="*/ 7537 w 7728"/>
                              <a:gd name="T11" fmla="*/ 1 h 394"/>
                              <a:gd name="T12" fmla="*/ 191 w 7728"/>
                              <a:gd name="T13" fmla="*/ 1 h 394"/>
                            </a:gdLst>
                            <a:ahLst/>
                            <a:cxnLst>
                              <a:cxn ang="0">
                                <a:pos x="T0" y="T1"/>
                              </a:cxn>
                              <a:cxn ang="0">
                                <a:pos x="T2" y="T3"/>
                              </a:cxn>
                              <a:cxn ang="0">
                                <a:pos x="T4" y="T5"/>
                              </a:cxn>
                              <a:cxn ang="0">
                                <a:pos x="T6" y="T7"/>
                              </a:cxn>
                              <a:cxn ang="0">
                                <a:pos x="T8" y="T9"/>
                              </a:cxn>
                              <a:cxn ang="0">
                                <a:pos x="T10" y="T11"/>
                              </a:cxn>
                              <a:cxn ang="0">
                                <a:pos x="T12" y="T13"/>
                              </a:cxn>
                            </a:cxnLst>
                            <a:rect l="0" t="0" r="r" b="b"/>
                            <a:pathLst>
                              <a:path w="7728" h="394" extrusionOk="0">
                                <a:moveTo>
                                  <a:pt x="191" y="1"/>
                                </a:moveTo>
                                <a:cubicBezTo>
                                  <a:pt x="96" y="1"/>
                                  <a:pt x="1" y="96"/>
                                  <a:pt x="1" y="203"/>
                                </a:cubicBezTo>
                                <a:cubicBezTo>
                                  <a:pt x="1" y="298"/>
                                  <a:pt x="96" y="394"/>
                                  <a:pt x="191" y="394"/>
                                </a:cubicBezTo>
                                <a:lnTo>
                                  <a:pt x="7537" y="394"/>
                                </a:lnTo>
                                <a:cubicBezTo>
                                  <a:pt x="7633" y="394"/>
                                  <a:pt x="7728" y="298"/>
                                  <a:pt x="7728" y="203"/>
                                </a:cubicBezTo>
                                <a:cubicBezTo>
                                  <a:pt x="7728" y="96"/>
                                  <a:pt x="7633" y="1"/>
                                  <a:pt x="7537" y="1"/>
                                </a:cubicBezTo>
                                <a:lnTo>
                                  <a:pt x="191"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216085250" name="Google Shape;11823;p120"/>
                        <wps:cNvSpPr>
                          <a:spLocks/>
                        </wps:cNvSpPr>
                        <wps:spPr bwMode="auto">
                          <a:xfrm>
                            <a:off x="81860" y="136413"/>
                            <a:ext cx="245963" cy="12158"/>
                          </a:xfrm>
                          <a:custGeom>
                            <a:avLst/>
                            <a:gdLst>
                              <a:gd name="T0" fmla="*/ 191 w 7728"/>
                              <a:gd name="T1" fmla="*/ 0 h 382"/>
                              <a:gd name="T2" fmla="*/ 1 w 7728"/>
                              <a:gd name="T3" fmla="*/ 191 h 382"/>
                              <a:gd name="T4" fmla="*/ 191 w 7728"/>
                              <a:gd name="T5" fmla="*/ 381 h 382"/>
                              <a:gd name="T6" fmla="*/ 7537 w 7728"/>
                              <a:gd name="T7" fmla="*/ 381 h 382"/>
                              <a:gd name="T8" fmla="*/ 7728 w 7728"/>
                              <a:gd name="T9" fmla="*/ 191 h 382"/>
                              <a:gd name="T10" fmla="*/ 7537 w 7728"/>
                              <a:gd name="T11" fmla="*/ 0 h 382"/>
                              <a:gd name="T12" fmla="*/ 191 w 7728"/>
                              <a:gd name="T13" fmla="*/ 0 h 382"/>
                            </a:gdLst>
                            <a:ahLst/>
                            <a:cxnLst>
                              <a:cxn ang="0">
                                <a:pos x="T0" y="T1"/>
                              </a:cxn>
                              <a:cxn ang="0">
                                <a:pos x="T2" y="T3"/>
                              </a:cxn>
                              <a:cxn ang="0">
                                <a:pos x="T4" y="T5"/>
                              </a:cxn>
                              <a:cxn ang="0">
                                <a:pos x="T6" y="T7"/>
                              </a:cxn>
                              <a:cxn ang="0">
                                <a:pos x="T8" y="T9"/>
                              </a:cxn>
                              <a:cxn ang="0">
                                <a:pos x="T10" y="T11"/>
                              </a:cxn>
                              <a:cxn ang="0">
                                <a:pos x="T12" y="T13"/>
                              </a:cxn>
                            </a:cxnLst>
                            <a:rect l="0" t="0" r="r" b="b"/>
                            <a:pathLst>
                              <a:path w="7728" h="382" extrusionOk="0">
                                <a:moveTo>
                                  <a:pt x="191" y="0"/>
                                </a:moveTo>
                                <a:cubicBezTo>
                                  <a:pt x="96" y="0"/>
                                  <a:pt x="1" y="84"/>
                                  <a:pt x="1" y="191"/>
                                </a:cubicBezTo>
                                <a:cubicBezTo>
                                  <a:pt x="1" y="298"/>
                                  <a:pt x="96" y="381"/>
                                  <a:pt x="191" y="381"/>
                                </a:cubicBezTo>
                                <a:lnTo>
                                  <a:pt x="7537" y="381"/>
                                </a:lnTo>
                                <a:cubicBezTo>
                                  <a:pt x="7633" y="381"/>
                                  <a:pt x="7728" y="298"/>
                                  <a:pt x="7728" y="191"/>
                                </a:cubicBezTo>
                                <a:cubicBezTo>
                                  <a:pt x="7728" y="84"/>
                                  <a:pt x="7633" y="0"/>
                                  <a:pt x="7537" y="0"/>
                                </a:cubicBezTo>
                                <a:lnTo>
                                  <a:pt x="191"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722497415" name="Google Shape;11824;p120"/>
                        <wps:cNvSpPr>
                          <a:spLocks/>
                        </wps:cNvSpPr>
                        <wps:spPr bwMode="auto">
                          <a:xfrm>
                            <a:off x="158787" y="178839"/>
                            <a:ext cx="92873" cy="12540"/>
                          </a:xfrm>
                          <a:custGeom>
                            <a:avLst/>
                            <a:gdLst>
                              <a:gd name="T0" fmla="*/ 191 w 2918"/>
                              <a:gd name="T1" fmla="*/ 1 h 394"/>
                              <a:gd name="T2" fmla="*/ 1 w 2918"/>
                              <a:gd name="T3" fmla="*/ 203 h 394"/>
                              <a:gd name="T4" fmla="*/ 191 w 2918"/>
                              <a:gd name="T5" fmla="*/ 394 h 394"/>
                              <a:gd name="T6" fmla="*/ 2715 w 2918"/>
                              <a:gd name="T7" fmla="*/ 394 h 394"/>
                              <a:gd name="T8" fmla="*/ 2918 w 2918"/>
                              <a:gd name="T9" fmla="*/ 203 h 394"/>
                              <a:gd name="T10" fmla="*/ 2715 w 2918"/>
                              <a:gd name="T11" fmla="*/ 1 h 394"/>
                              <a:gd name="T12" fmla="*/ 191 w 2918"/>
                              <a:gd name="T13" fmla="*/ 1 h 394"/>
                            </a:gdLst>
                            <a:ahLst/>
                            <a:cxnLst>
                              <a:cxn ang="0">
                                <a:pos x="T0" y="T1"/>
                              </a:cxn>
                              <a:cxn ang="0">
                                <a:pos x="T2" y="T3"/>
                              </a:cxn>
                              <a:cxn ang="0">
                                <a:pos x="T4" y="T5"/>
                              </a:cxn>
                              <a:cxn ang="0">
                                <a:pos x="T6" y="T7"/>
                              </a:cxn>
                              <a:cxn ang="0">
                                <a:pos x="T8" y="T9"/>
                              </a:cxn>
                              <a:cxn ang="0">
                                <a:pos x="T10" y="T11"/>
                              </a:cxn>
                              <a:cxn ang="0">
                                <a:pos x="T12" y="T13"/>
                              </a:cxn>
                            </a:cxnLst>
                            <a:rect l="0" t="0" r="r" b="b"/>
                            <a:pathLst>
                              <a:path w="2918" h="394" extrusionOk="0">
                                <a:moveTo>
                                  <a:pt x="191" y="1"/>
                                </a:moveTo>
                                <a:cubicBezTo>
                                  <a:pt x="84" y="1"/>
                                  <a:pt x="1" y="96"/>
                                  <a:pt x="1" y="203"/>
                                </a:cubicBezTo>
                                <a:cubicBezTo>
                                  <a:pt x="1" y="299"/>
                                  <a:pt x="84" y="394"/>
                                  <a:pt x="191" y="394"/>
                                </a:cubicBezTo>
                                <a:lnTo>
                                  <a:pt x="2715" y="394"/>
                                </a:lnTo>
                                <a:cubicBezTo>
                                  <a:pt x="2822" y="394"/>
                                  <a:pt x="2918" y="299"/>
                                  <a:pt x="2918" y="203"/>
                                </a:cubicBezTo>
                                <a:cubicBezTo>
                                  <a:pt x="2918" y="96"/>
                                  <a:pt x="2822" y="1"/>
                                  <a:pt x="2715" y="1"/>
                                </a:cubicBezTo>
                                <a:lnTo>
                                  <a:pt x="191"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576758543" name="Google Shape;11825;p120"/>
                        <wps:cNvSpPr>
                          <a:spLocks/>
                        </wps:cNvSpPr>
                        <wps:spPr bwMode="auto">
                          <a:xfrm>
                            <a:off x="140996" y="103822"/>
                            <a:ext cx="186827" cy="12158"/>
                          </a:xfrm>
                          <a:custGeom>
                            <a:avLst/>
                            <a:gdLst>
                              <a:gd name="T0" fmla="*/ 191 w 5870"/>
                              <a:gd name="T1" fmla="*/ 1 h 382"/>
                              <a:gd name="T2" fmla="*/ 0 w 5870"/>
                              <a:gd name="T3" fmla="*/ 191 h 382"/>
                              <a:gd name="T4" fmla="*/ 191 w 5870"/>
                              <a:gd name="T5" fmla="*/ 382 h 382"/>
                              <a:gd name="T6" fmla="*/ 5679 w 5870"/>
                              <a:gd name="T7" fmla="*/ 382 h 382"/>
                              <a:gd name="T8" fmla="*/ 5870 w 5870"/>
                              <a:gd name="T9" fmla="*/ 191 h 382"/>
                              <a:gd name="T10" fmla="*/ 5679 w 5870"/>
                              <a:gd name="T11" fmla="*/ 1 h 382"/>
                              <a:gd name="T12" fmla="*/ 191 w 5870"/>
                              <a:gd name="T13" fmla="*/ 1 h 382"/>
                            </a:gdLst>
                            <a:ahLst/>
                            <a:cxnLst>
                              <a:cxn ang="0">
                                <a:pos x="T0" y="T1"/>
                              </a:cxn>
                              <a:cxn ang="0">
                                <a:pos x="T2" y="T3"/>
                              </a:cxn>
                              <a:cxn ang="0">
                                <a:pos x="T4" y="T5"/>
                              </a:cxn>
                              <a:cxn ang="0">
                                <a:pos x="T6" y="T7"/>
                              </a:cxn>
                              <a:cxn ang="0">
                                <a:pos x="T8" y="T9"/>
                              </a:cxn>
                              <a:cxn ang="0">
                                <a:pos x="T10" y="T11"/>
                              </a:cxn>
                              <a:cxn ang="0">
                                <a:pos x="T12" y="T13"/>
                              </a:cxn>
                            </a:cxnLst>
                            <a:rect l="0" t="0" r="r" b="b"/>
                            <a:pathLst>
                              <a:path w="5870" h="382" extrusionOk="0">
                                <a:moveTo>
                                  <a:pt x="191" y="1"/>
                                </a:moveTo>
                                <a:cubicBezTo>
                                  <a:pt x="95" y="1"/>
                                  <a:pt x="0" y="84"/>
                                  <a:pt x="0" y="191"/>
                                </a:cubicBezTo>
                                <a:cubicBezTo>
                                  <a:pt x="0" y="298"/>
                                  <a:pt x="95" y="382"/>
                                  <a:pt x="191" y="382"/>
                                </a:cubicBezTo>
                                <a:lnTo>
                                  <a:pt x="5679" y="382"/>
                                </a:lnTo>
                                <a:cubicBezTo>
                                  <a:pt x="5775" y="382"/>
                                  <a:pt x="5870" y="298"/>
                                  <a:pt x="5870" y="191"/>
                                </a:cubicBezTo>
                                <a:cubicBezTo>
                                  <a:pt x="5870" y="84"/>
                                  <a:pt x="5775" y="1"/>
                                  <a:pt x="5679" y="1"/>
                                </a:cubicBezTo>
                                <a:lnTo>
                                  <a:pt x="191"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01349945" name="Google Shape;11826;p120"/>
                        <wps:cNvSpPr>
                          <a:spLocks/>
                        </wps:cNvSpPr>
                        <wps:spPr bwMode="auto">
                          <a:xfrm>
                            <a:off x="82242" y="103822"/>
                            <a:ext cx="43604" cy="12158"/>
                          </a:xfrm>
                          <a:custGeom>
                            <a:avLst/>
                            <a:gdLst>
                              <a:gd name="T0" fmla="*/ 203 w 1370"/>
                              <a:gd name="T1" fmla="*/ 1 h 382"/>
                              <a:gd name="T2" fmla="*/ 1 w 1370"/>
                              <a:gd name="T3" fmla="*/ 191 h 382"/>
                              <a:gd name="T4" fmla="*/ 203 w 1370"/>
                              <a:gd name="T5" fmla="*/ 382 h 382"/>
                              <a:gd name="T6" fmla="*/ 1179 w 1370"/>
                              <a:gd name="T7" fmla="*/ 382 h 382"/>
                              <a:gd name="T8" fmla="*/ 1370 w 1370"/>
                              <a:gd name="T9" fmla="*/ 191 h 382"/>
                              <a:gd name="T10" fmla="*/ 1179 w 1370"/>
                              <a:gd name="T11" fmla="*/ 1 h 382"/>
                              <a:gd name="T12" fmla="*/ 203 w 1370"/>
                              <a:gd name="T13" fmla="*/ 1 h 382"/>
                            </a:gdLst>
                            <a:ahLst/>
                            <a:cxnLst>
                              <a:cxn ang="0">
                                <a:pos x="T0" y="T1"/>
                              </a:cxn>
                              <a:cxn ang="0">
                                <a:pos x="T2" y="T3"/>
                              </a:cxn>
                              <a:cxn ang="0">
                                <a:pos x="T4" y="T5"/>
                              </a:cxn>
                              <a:cxn ang="0">
                                <a:pos x="T6" y="T7"/>
                              </a:cxn>
                              <a:cxn ang="0">
                                <a:pos x="T8" y="T9"/>
                              </a:cxn>
                              <a:cxn ang="0">
                                <a:pos x="T10" y="T11"/>
                              </a:cxn>
                              <a:cxn ang="0">
                                <a:pos x="T12" y="T13"/>
                              </a:cxn>
                            </a:cxnLst>
                            <a:rect l="0" t="0" r="r" b="b"/>
                            <a:pathLst>
                              <a:path w="1370" h="382" extrusionOk="0">
                                <a:moveTo>
                                  <a:pt x="203" y="1"/>
                                </a:moveTo>
                                <a:cubicBezTo>
                                  <a:pt x="96" y="1"/>
                                  <a:pt x="1" y="84"/>
                                  <a:pt x="1" y="191"/>
                                </a:cubicBezTo>
                                <a:cubicBezTo>
                                  <a:pt x="1" y="298"/>
                                  <a:pt x="96" y="382"/>
                                  <a:pt x="203" y="382"/>
                                </a:cubicBezTo>
                                <a:lnTo>
                                  <a:pt x="1179" y="382"/>
                                </a:lnTo>
                                <a:cubicBezTo>
                                  <a:pt x="1286" y="382"/>
                                  <a:pt x="1370" y="298"/>
                                  <a:pt x="1370" y="191"/>
                                </a:cubicBezTo>
                                <a:cubicBezTo>
                                  <a:pt x="1358" y="72"/>
                                  <a:pt x="1286" y="1"/>
                                  <a:pt x="1179" y="1"/>
                                </a:cubicBezTo>
                                <a:lnTo>
                                  <a:pt x="203"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5599152" name="Google Shape;11827;p120"/>
                        <wps:cNvSpPr>
                          <a:spLocks/>
                        </wps:cNvSpPr>
                        <wps:spPr bwMode="auto">
                          <a:xfrm>
                            <a:off x="28422" y="29918"/>
                            <a:ext cx="353222" cy="228171"/>
                          </a:xfrm>
                          <a:custGeom>
                            <a:avLst/>
                            <a:gdLst>
                              <a:gd name="T0" fmla="*/ 1144 w 11098"/>
                              <a:gd name="T1" fmla="*/ 1 h 7169"/>
                              <a:gd name="T2" fmla="*/ 906 w 11098"/>
                              <a:gd name="T3" fmla="*/ 215 h 7169"/>
                              <a:gd name="T4" fmla="*/ 215 w 11098"/>
                              <a:gd name="T5" fmla="*/ 906 h 7169"/>
                              <a:gd name="T6" fmla="*/ 1 w 11098"/>
                              <a:gd name="T7" fmla="*/ 1144 h 7169"/>
                              <a:gd name="T8" fmla="*/ 1 w 11098"/>
                              <a:gd name="T9" fmla="*/ 6025 h 7169"/>
                              <a:gd name="T10" fmla="*/ 215 w 11098"/>
                              <a:gd name="T11" fmla="*/ 6264 h 7169"/>
                              <a:gd name="T12" fmla="*/ 906 w 11098"/>
                              <a:gd name="T13" fmla="*/ 6942 h 7169"/>
                              <a:gd name="T14" fmla="*/ 1144 w 11098"/>
                              <a:gd name="T15" fmla="*/ 7168 h 7169"/>
                              <a:gd name="T16" fmla="*/ 6728 w 11098"/>
                              <a:gd name="T17" fmla="*/ 7168 h 7169"/>
                              <a:gd name="T18" fmla="*/ 6918 w 11098"/>
                              <a:gd name="T19" fmla="*/ 6978 h 7169"/>
                              <a:gd name="T20" fmla="*/ 6728 w 11098"/>
                              <a:gd name="T21" fmla="*/ 6787 h 7169"/>
                              <a:gd name="T22" fmla="*/ 1275 w 11098"/>
                              <a:gd name="T23" fmla="*/ 6787 h 7169"/>
                              <a:gd name="T24" fmla="*/ 382 w 11098"/>
                              <a:gd name="T25" fmla="*/ 5894 h 7169"/>
                              <a:gd name="T26" fmla="*/ 382 w 11098"/>
                              <a:gd name="T27" fmla="*/ 1263 h 7169"/>
                              <a:gd name="T28" fmla="*/ 1275 w 11098"/>
                              <a:gd name="T29" fmla="*/ 370 h 7169"/>
                              <a:gd name="T30" fmla="*/ 9776 w 11098"/>
                              <a:gd name="T31" fmla="*/ 370 h 7169"/>
                              <a:gd name="T32" fmla="*/ 10717 w 11098"/>
                              <a:gd name="T33" fmla="*/ 1263 h 7169"/>
                              <a:gd name="T34" fmla="*/ 10717 w 11098"/>
                              <a:gd name="T35" fmla="*/ 4466 h 7169"/>
                              <a:gd name="T36" fmla="*/ 10907 w 11098"/>
                              <a:gd name="T37" fmla="*/ 4656 h 7169"/>
                              <a:gd name="T38" fmla="*/ 11098 w 11098"/>
                              <a:gd name="T39" fmla="*/ 4466 h 7169"/>
                              <a:gd name="T40" fmla="*/ 11098 w 11098"/>
                              <a:gd name="T41" fmla="*/ 1108 h 7169"/>
                              <a:gd name="T42" fmla="*/ 11014 w 11098"/>
                              <a:gd name="T43" fmla="*/ 965 h 7169"/>
                              <a:gd name="T44" fmla="*/ 10848 w 11098"/>
                              <a:gd name="T45" fmla="*/ 906 h 7169"/>
                              <a:gd name="T46" fmla="*/ 10133 w 11098"/>
                              <a:gd name="T47" fmla="*/ 215 h 7169"/>
                              <a:gd name="T48" fmla="*/ 9895 w 11098"/>
                              <a:gd name="T49" fmla="*/ 1 h 7169"/>
                              <a:gd name="T50" fmla="*/ 1144 w 11098"/>
                              <a:gd name="T51" fmla="*/ 1 h 71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11098" h="7169" extrusionOk="0">
                                <a:moveTo>
                                  <a:pt x="1144" y="1"/>
                                </a:moveTo>
                                <a:cubicBezTo>
                                  <a:pt x="1025" y="1"/>
                                  <a:pt x="918" y="96"/>
                                  <a:pt x="906" y="215"/>
                                </a:cubicBezTo>
                                <a:cubicBezTo>
                                  <a:pt x="894" y="596"/>
                                  <a:pt x="596" y="894"/>
                                  <a:pt x="215" y="906"/>
                                </a:cubicBezTo>
                                <a:cubicBezTo>
                                  <a:pt x="96" y="906"/>
                                  <a:pt x="1" y="1013"/>
                                  <a:pt x="1" y="1144"/>
                                </a:cubicBezTo>
                                <a:lnTo>
                                  <a:pt x="1" y="6025"/>
                                </a:lnTo>
                                <a:cubicBezTo>
                                  <a:pt x="1" y="6144"/>
                                  <a:pt x="96" y="6252"/>
                                  <a:pt x="215" y="6264"/>
                                </a:cubicBezTo>
                                <a:cubicBezTo>
                                  <a:pt x="596" y="6275"/>
                                  <a:pt x="894" y="6573"/>
                                  <a:pt x="906" y="6942"/>
                                </a:cubicBezTo>
                                <a:cubicBezTo>
                                  <a:pt x="906" y="7061"/>
                                  <a:pt x="1013" y="7168"/>
                                  <a:pt x="1144" y="7168"/>
                                </a:cubicBezTo>
                                <a:lnTo>
                                  <a:pt x="6728" y="7168"/>
                                </a:lnTo>
                                <a:cubicBezTo>
                                  <a:pt x="6835" y="7168"/>
                                  <a:pt x="6918" y="7085"/>
                                  <a:pt x="6918" y="6978"/>
                                </a:cubicBezTo>
                                <a:cubicBezTo>
                                  <a:pt x="6918" y="6871"/>
                                  <a:pt x="6835" y="6787"/>
                                  <a:pt x="6728" y="6787"/>
                                </a:cubicBezTo>
                                <a:lnTo>
                                  <a:pt x="1275" y="6787"/>
                                </a:lnTo>
                                <a:cubicBezTo>
                                  <a:pt x="1203" y="6323"/>
                                  <a:pt x="846" y="5978"/>
                                  <a:pt x="382" y="5894"/>
                                </a:cubicBezTo>
                                <a:lnTo>
                                  <a:pt x="382" y="1263"/>
                                </a:lnTo>
                                <a:cubicBezTo>
                                  <a:pt x="846" y="1191"/>
                                  <a:pt x="1192" y="834"/>
                                  <a:pt x="1275" y="370"/>
                                </a:cubicBezTo>
                                <a:lnTo>
                                  <a:pt x="9776" y="370"/>
                                </a:lnTo>
                                <a:cubicBezTo>
                                  <a:pt x="9847" y="846"/>
                                  <a:pt x="10240" y="1203"/>
                                  <a:pt x="10717" y="1263"/>
                                </a:cubicBezTo>
                                <a:lnTo>
                                  <a:pt x="10717" y="4466"/>
                                </a:lnTo>
                                <a:cubicBezTo>
                                  <a:pt x="10717" y="4561"/>
                                  <a:pt x="10800" y="4656"/>
                                  <a:pt x="10907" y="4656"/>
                                </a:cubicBezTo>
                                <a:cubicBezTo>
                                  <a:pt x="11014" y="4656"/>
                                  <a:pt x="11098" y="4561"/>
                                  <a:pt x="11098" y="4466"/>
                                </a:cubicBezTo>
                                <a:lnTo>
                                  <a:pt x="11098" y="1108"/>
                                </a:lnTo>
                                <a:cubicBezTo>
                                  <a:pt x="11086" y="1072"/>
                                  <a:pt x="11062" y="1013"/>
                                  <a:pt x="11014" y="965"/>
                                </a:cubicBezTo>
                                <a:cubicBezTo>
                                  <a:pt x="10967" y="918"/>
                                  <a:pt x="10907" y="906"/>
                                  <a:pt x="10848" y="906"/>
                                </a:cubicBezTo>
                                <a:cubicBezTo>
                                  <a:pt x="10467" y="906"/>
                                  <a:pt x="10145" y="608"/>
                                  <a:pt x="10133" y="215"/>
                                </a:cubicBezTo>
                                <a:cubicBezTo>
                                  <a:pt x="10133" y="96"/>
                                  <a:pt x="10026" y="1"/>
                                  <a:pt x="9895" y="1"/>
                                </a:cubicBezTo>
                                <a:lnTo>
                                  <a:pt x="1144"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7175583" name="Google Shape;11828;p120"/>
                        <wps:cNvSpPr>
                          <a:spLocks/>
                        </wps:cNvSpPr>
                        <wps:spPr bwMode="auto">
                          <a:xfrm>
                            <a:off x="0" y="0"/>
                            <a:ext cx="410829" cy="332343"/>
                          </a:xfrm>
                          <a:custGeom>
                            <a:avLst/>
                            <a:gdLst>
                              <a:gd name="T0" fmla="*/ 12503 w 12908"/>
                              <a:gd name="T1" fmla="*/ 524 h 10442"/>
                              <a:gd name="T2" fmla="*/ 12348 w 12908"/>
                              <a:gd name="T3" fmla="*/ 8656 h 10442"/>
                              <a:gd name="T4" fmla="*/ 11502 w 12908"/>
                              <a:gd name="T5" fmla="*/ 8454 h 10442"/>
                              <a:gd name="T6" fmla="*/ 11907 w 12908"/>
                              <a:gd name="T7" fmla="*/ 7763 h 10442"/>
                              <a:gd name="T8" fmla="*/ 11967 w 12908"/>
                              <a:gd name="T9" fmla="*/ 6799 h 10442"/>
                              <a:gd name="T10" fmla="*/ 11514 w 12908"/>
                              <a:gd name="T11" fmla="*/ 5941 h 10442"/>
                              <a:gd name="T12" fmla="*/ 10779 w 12908"/>
                              <a:gd name="T13" fmla="*/ 5401 h 10442"/>
                              <a:gd name="T14" fmla="*/ 10502 w 12908"/>
                              <a:gd name="T15" fmla="*/ 5346 h 10442"/>
                              <a:gd name="T16" fmla="*/ 9728 w 12908"/>
                              <a:gd name="T17" fmla="*/ 5346 h 10442"/>
                              <a:gd name="T18" fmla="*/ 9461 w 12908"/>
                              <a:gd name="T19" fmla="*/ 5401 h 10442"/>
                              <a:gd name="T20" fmla="*/ 8716 w 12908"/>
                              <a:gd name="T21" fmla="*/ 5941 h 10442"/>
                              <a:gd name="T22" fmla="*/ 8276 w 12908"/>
                              <a:gd name="T23" fmla="*/ 6799 h 10442"/>
                              <a:gd name="T24" fmla="*/ 8335 w 12908"/>
                              <a:gd name="T25" fmla="*/ 7763 h 10442"/>
                              <a:gd name="T26" fmla="*/ 8740 w 12908"/>
                              <a:gd name="T27" fmla="*/ 8454 h 10442"/>
                              <a:gd name="T28" fmla="*/ 525 w 12908"/>
                              <a:gd name="T29" fmla="*/ 8656 h 10442"/>
                              <a:gd name="T30" fmla="*/ 370 w 12908"/>
                              <a:gd name="T31" fmla="*/ 524 h 10442"/>
                              <a:gd name="T32" fmla="*/ 12348 w 12908"/>
                              <a:gd name="T33" fmla="*/ 369 h 10442"/>
                              <a:gd name="T34" fmla="*/ 10312 w 12908"/>
                              <a:gd name="T35" fmla="*/ 5691 h 10442"/>
                              <a:gd name="T36" fmla="*/ 10764 w 12908"/>
                              <a:gd name="T37" fmla="*/ 5810 h 10442"/>
                              <a:gd name="T38" fmla="*/ 11062 w 12908"/>
                              <a:gd name="T39" fmla="*/ 5977 h 10442"/>
                              <a:gd name="T40" fmla="*/ 11550 w 12908"/>
                              <a:gd name="T41" fmla="*/ 6608 h 10442"/>
                              <a:gd name="T42" fmla="*/ 11669 w 12908"/>
                              <a:gd name="T43" fmla="*/ 7394 h 10442"/>
                              <a:gd name="T44" fmla="*/ 11383 w 12908"/>
                              <a:gd name="T45" fmla="*/ 8132 h 10442"/>
                              <a:gd name="T46" fmla="*/ 11145 w 12908"/>
                              <a:gd name="T47" fmla="*/ 8323 h 10442"/>
                              <a:gd name="T48" fmla="*/ 10787 w 12908"/>
                              <a:gd name="T49" fmla="*/ 8622 h 10442"/>
                              <a:gd name="T50" fmla="*/ 10672 w 12908"/>
                              <a:gd name="T51" fmla="*/ 8614 h 10442"/>
                              <a:gd name="T52" fmla="*/ 10169 w 12908"/>
                              <a:gd name="T53" fmla="*/ 8775 h 10442"/>
                              <a:gd name="T54" fmla="*/ 9955 w 12908"/>
                              <a:gd name="T55" fmla="*/ 8739 h 10442"/>
                              <a:gd name="T56" fmla="*/ 9514 w 12908"/>
                              <a:gd name="T57" fmla="*/ 8620 h 10442"/>
                              <a:gd name="T58" fmla="*/ 9216 w 12908"/>
                              <a:gd name="T59" fmla="*/ 8454 h 10442"/>
                              <a:gd name="T60" fmla="*/ 9121 w 12908"/>
                              <a:gd name="T61" fmla="*/ 8299 h 10442"/>
                              <a:gd name="T62" fmla="*/ 8728 w 12908"/>
                              <a:gd name="T63" fmla="*/ 7835 h 10442"/>
                              <a:gd name="T64" fmla="*/ 8609 w 12908"/>
                              <a:gd name="T65" fmla="*/ 7049 h 10442"/>
                              <a:gd name="T66" fmla="*/ 8895 w 12908"/>
                              <a:gd name="T67" fmla="*/ 6311 h 10442"/>
                              <a:gd name="T68" fmla="*/ 9496 w 12908"/>
                              <a:gd name="T69" fmla="*/ 5809 h 10442"/>
                              <a:gd name="T70" fmla="*/ 9606 w 12908"/>
                              <a:gd name="T71" fmla="*/ 5817 h 10442"/>
                              <a:gd name="T72" fmla="*/ 10139 w 12908"/>
                              <a:gd name="T73" fmla="*/ 5638 h 10442"/>
                              <a:gd name="T74" fmla="*/ 9458 w 12908"/>
                              <a:gd name="T75" fmla="*/ 8982 h 10442"/>
                              <a:gd name="T76" fmla="*/ 9728 w 12908"/>
                              <a:gd name="T77" fmla="*/ 9037 h 10442"/>
                              <a:gd name="T78" fmla="*/ 9383 w 12908"/>
                              <a:gd name="T79" fmla="*/ 9894 h 10442"/>
                              <a:gd name="T80" fmla="*/ 9001 w 12908"/>
                              <a:gd name="T81" fmla="*/ 9463 h 10442"/>
                              <a:gd name="T82" fmla="*/ 8633 w 12908"/>
                              <a:gd name="T83" fmla="*/ 9525 h 10442"/>
                              <a:gd name="T84" fmla="*/ 11264 w 12908"/>
                              <a:gd name="T85" fmla="*/ 8775 h 10442"/>
                              <a:gd name="T86" fmla="*/ 11264 w 12908"/>
                              <a:gd name="T87" fmla="*/ 9466 h 10442"/>
                              <a:gd name="T88" fmla="*/ 11038 w 12908"/>
                              <a:gd name="T89" fmla="*/ 9573 h 10442"/>
                              <a:gd name="T90" fmla="*/ 10467 w 12908"/>
                              <a:gd name="T91" fmla="*/ 9061 h 10442"/>
                              <a:gd name="T92" fmla="*/ 10717 w 12908"/>
                              <a:gd name="T93" fmla="*/ 8978 h 10442"/>
                              <a:gd name="T94" fmla="*/ 11264 w 12908"/>
                              <a:gd name="T95" fmla="*/ 8775 h 10442"/>
                              <a:gd name="T96" fmla="*/ 1 w 12908"/>
                              <a:gd name="T97" fmla="*/ 524 h 10442"/>
                              <a:gd name="T98" fmla="*/ 525 w 12908"/>
                              <a:gd name="T99" fmla="*/ 9037 h 10442"/>
                              <a:gd name="T100" fmla="*/ 8169 w 12908"/>
                              <a:gd name="T101" fmla="*/ 9632 h 10442"/>
                              <a:gd name="T102" fmla="*/ 8370 w 12908"/>
                              <a:gd name="T103" fmla="*/ 9957 h 10442"/>
                              <a:gd name="T104" fmla="*/ 8931 w 12908"/>
                              <a:gd name="T105" fmla="*/ 9870 h 10442"/>
                              <a:gd name="T106" fmla="*/ 9419 w 12908"/>
                              <a:gd name="T107" fmla="*/ 10442 h 10442"/>
                              <a:gd name="T108" fmla="*/ 9633 w 12908"/>
                              <a:gd name="T109" fmla="*/ 10311 h 10442"/>
                              <a:gd name="T110" fmla="*/ 10645 w 12908"/>
                              <a:gd name="T111" fmla="*/ 10311 h 10442"/>
                              <a:gd name="T112" fmla="*/ 10848 w 12908"/>
                              <a:gd name="T113" fmla="*/ 10442 h 10442"/>
                              <a:gd name="T114" fmla="*/ 11336 w 12908"/>
                              <a:gd name="T115" fmla="*/ 9870 h 10442"/>
                              <a:gd name="T116" fmla="*/ 11904 w 12908"/>
                              <a:gd name="T117" fmla="*/ 9957 h 10442"/>
                              <a:gd name="T118" fmla="*/ 12098 w 12908"/>
                              <a:gd name="T119" fmla="*/ 9620 h 10442"/>
                              <a:gd name="T120" fmla="*/ 12383 w 12908"/>
                              <a:gd name="T121" fmla="*/ 9025 h 10442"/>
                              <a:gd name="T122" fmla="*/ 12907 w 12908"/>
                              <a:gd name="T123" fmla="*/ 524 h 10442"/>
                              <a:gd name="T124" fmla="*/ 525 w 12908"/>
                              <a:gd name="T125" fmla="*/ 0 h 1044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908" h="10442" extrusionOk="0">
                                <a:moveTo>
                                  <a:pt x="12348" y="369"/>
                                </a:moveTo>
                                <a:cubicBezTo>
                                  <a:pt x="12431" y="369"/>
                                  <a:pt x="12503" y="429"/>
                                  <a:pt x="12503" y="524"/>
                                </a:cubicBezTo>
                                <a:lnTo>
                                  <a:pt x="12503" y="8513"/>
                                </a:lnTo>
                                <a:cubicBezTo>
                                  <a:pt x="12503" y="8585"/>
                                  <a:pt x="12443" y="8656"/>
                                  <a:pt x="12348" y="8656"/>
                                </a:cubicBezTo>
                                <a:lnTo>
                                  <a:pt x="11610" y="8656"/>
                                </a:lnTo>
                                <a:lnTo>
                                  <a:pt x="11502" y="8454"/>
                                </a:lnTo>
                                <a:cubicBezTo>
                                  <a:pt x="11502" y="8454"/>
                                  <a:pt x="11514" y="8454"/>
                                  <a:pt x="11514" y="8442"/>
                                </a:cubicBezTo>
                                <a:cubicBezTo>
                                  <a:pt x="11776" y="8323"/>
                                  <a:pt x="11931" y="8049"/>
                                  <a:pt x="11907" y="7763"/>
                                </a:cubicBezTo>
                                <a:cubicBezTo>
                                  <a:pt x="11907" y="7692"/>
                                  <a:pt x="11919" y="7632"/>
                                  <a:pt x="11967" y="7573"/>
                                </a:cubicBezTo>
                                <a:cubicBezTo>
                                  <a:pt x="12133" y="7334"/>
                                  <a:pt x="12133" y="7025"/>
                                  <a:pt x="11967" y="6799"/>
                                </a:cubicBezTo>
                                <a:cubicBezTo>
                                  <a:pt x="11919" y="6739"/>
                                  <a:pt x="11907" y="6668"/>
                                  <a:pt x="11907" y="6608"/>
                                </a:cubicBezTo>
                                <a:cubicBezTo>
                                  <a:pt x="11931" y="6322"/>
                                  <a:pt x="11776" y="6061"/>
                                  <a:pt x="11514" y="5941"/>
                                </a:cubicBezTo>
                                <a:cubicBezTo>
                                  <a:pt x="11455" y="5906"/>
                                  <a:pt x="11395" y="5858"/>
                                  <a:pt x="11371" y="5787"/>
                                </a:cubicBezTo>
                                <a:cubicBezTo>
                                  <a:pt x="11263" y="5559"/>
                                  <a:pt x="11027" y="5401"/>
                                  <a:pt x="10779" y="5401"/>
                                </a:cubicBezTo>
                                <a:cubicBezTo>
                                  <a:pt x="10754" y="5401"/>
                                  <a:pt x="10729" y="5402"/>
                                  <a:pt x="10705" y="5406"/>
                                </a:cubicBezTo>
                                <a:cubicBezTo>
                                  <a:pt x="10621" y="5406"/>
                                  <a:pt x="10562" y="5382"/>
                                  <a:pt x="10502" y="5346"/>
                                </a:cubicBezTo>
                                <a:cubicBezTo>
                                  <a:pt x="10383" y="5263"/>
                                  <a:pt x="10246" y="5221"/>
                                  <a:pt x="10111" y="5221"/>
                                </a:cubicBezTo>
                                <a:cubicBezTo>
                                  <a:pt x="9975" y="5221"/>
                                  <a:pt x="9841" y="5263"/>
                                  <a:pt x="9728" y="5346"/>
                                </a:cubicBezTo>
                                <a:cubicBezTo>
                                  <a:pt x="9669" y="5382"/>
                                  <a:pt x="9597" y="5406"/>
                                  <a:pt x="9538" y="5406"/>
                                </a:cubicBezTo>
                                <a:cubicBezTo>
                                  <a:pt x="9512" y="5402"/>
                                  <a:pt x="9486" y="5401"/>
                                  <a:pt x="9461" y="5401"/>
                                </a:cubicBezTo>
                                <a:cubicBezTo>
                                  <a:pt x="9206" y="5401"/>
                                  <a:pt x="8979" y="5559"/>
                                  <a:pt x="8871" y="5787"/>
                                </a:cubicBezTo>
                                <a:cubicBezTo>
                                  <a:pt x="8835" y="5846"/>
                                  <a:pt x="8800" y="5906"/>
                                  <a:pt x="8716" y="5941"/>
                                </a:cubicBezTo>
                                <a:cubicBezTo>
                                  <a:pt x="8466" y="6061"/>
                                  <a:pt x="8300" y="6322"/>
                                  <a:pt x="8335" y="6608"/>
                                </a:cubicBezTo>
                                <a:cubicBezTo>
                                  <a:pt x="8335" y="6680"/>
                                  <a:pt x="8323" y="6739"/>
                                  <a:pt x="8276" y="6799"/>
                                </a:cubicBezTo>
                                <a:cubicBezTo>
                                  <a:pt x="8109" y="7037"/>
                                  <a:pt x="8109" y="7346"/>
                                  <a:pt x="8276" y="7573"/>
                                </a:cubicBezTo>
                                <a:cubicBezTo>
                                  <a:pt x="8323" y="7632"/>
                                  <a:pt x="8335" y="7704"/>
                                  <a:pt x="8335" y="7763"/>
                                </a:cubicBezTo>
                                <a:cubicBezTo>
                                  <a:pt x="8300" y="8049"/>
                                  <a:pt x="8466" y="8323"/>
                                  <a:pt x="8716" y="8442"/>
                                </a:cubicBezTo>
                                <a:cubicBezTo>
                                  <a:pt x="8716" y="8442"/>
                                  <a:pt x="8740" y="8442"/>
                                  <a:pt x="8740" y="8454"/>
                                </a:cubicBezTo>
                                <a:lnTo>
                                  <a:pt x="8633" y="8656"/>
                                </a:lnTo>
                                <a:lnTo>
                                  <a:pt x="525" y="8656"/>
                                </a:lnTo>
                                <a:cubicBezTo>
                                  <a:pt x="441" y="8656"/>
                                  <a:pt x="370" y="8597"/>
                                  <a:pt x="370" y="8513"/>
                                </a:cubicBezTo>
                                <a:lnTo>
                                  <a:pt x="370" y="524"/>
                                </a:lnTo>
                                <a:cubicBezTo>
                                  <a:pt x="370" y="441"/>
                                  <a:pt x="430" y="369"/>
                                  <a:pt x="525" y="369"/>
                                </a:cubicBezTo>
                                <a:lnTo>
                                  <a:pt x="12348" y="369"/>
                                </a:lnTo>
                                <a:close/>
                                <a:moveTo>
                                  <a:pt x="10139" y="5638"/>
                                </a:moveTo>
                                <a:cubicBezTo>
                                  <a:pt x="10199" y="5638"/>
                                  <a:pt x="10258" y="5656"/>
                                  <a:pt x="10312" y="5691"/>
                                </a:cubicBezTo>
                                <a:cubicBezTo>
                                  <a:pt x="10420" y="5770"/>
                                  <a:pt x="10553" y="5817"/>
                                  <a:pt x="10684" y="5817"/>
                                </a:cubicBezTo>
                                <a:cubicBezTo>
                                  <a:pt x="10711" y="5817"/>
                                  <a:pt x="10738" y="5815"/>
                                  <a:pt x="10764" y="5810"/>
                                </a:cubicBezTo>
                                <a:cubicBezTo>
                                  <a:pt x="10773" y="5810"/>
                                  <a:pt x="10782" y="5809"/>
                                  <a:pt x="10790" y="5809"/>
                                </a:cubicBezTo>
                                <a:cubicBezTo>
                                  <a:pt x="10900" y="5809"/>
                                  <a:pt x="11007" y="5878"/>
                                  <a:pt x="11062" y="5977"/>
                                </a:cubicBezTo>
                                <a:cubicBezTo>
                                  <a:pt x="11133" y="6132"/>
                                  <a:pt x="11229" y="6251"/>
                                  <a:pt x="11383" y="6311"/>
                                </a:cubicBezTo>
                                <a:cubicBezTo>
                                  <a:pt x="11502" y="6370"/>
                                  <a:pt x="11562" y="6477"/>
                                  <a:pt x="11550" y="6608"/>
                                </a:cubicBezTo>
                                <a:cubicBezTo>
                                  <a:pt x="11526" y="6775"/>
                                  <a:pt x="11574" y="6930"/>
                                  <a:pt x="11669" y="7049"/>
                                </a:cubicBezTo>
                                <a:cubicBezTo>
                                  <a:pt x="11741" y="7156"/>
                                  <a:pt x="11741" y="7287"/>
                                  <a:pt x="11669" y="7394"/>
                                </a:cubicBezTo>
                                <a:cubicBezTo>
                                  <a:pt x="11574" y="7525"/>
                                  <a:pt x="11538" y="7692"/>
                                  <a:pt x="11550" y="7835"/>
                                </a:cubicBezTo>
                                <a:cubicBezTo>
                                  <a:pt x="11562" y="7966"/>
                                  <a:pt x="11490" y="8085"/>
                                  <a:pt x="11383" y="8132"/>
                                </a:cubicBezTo>
                                <a:cubicBezTo>
                                  <a:pt x="11288" y="8180"/>
                                  <a:pt x="11217" y="8239"/>
                                  <a:pt x="11157" y="8299"/>
                                </a:cubicBezTo>
                                <a:lnTo>
                                  <a:pt x="11145" y="8323"/>
                                </a:lnTo>
                                <a:lnTo>
                                  <a:pt x="11050" y="8454"/>
                                </a:lnTo>
                                <a:cubicBezTo>
                                  <a:pt x="10995" y="8563"/>
                                  <a:pt x="10911" y="8622"/>
                                  <a:pt x="10787" y="8622"/>
                                </a:cubicBezTo>
                                <a:cubicBezTo>
                                  <a:pt x="10776" y="8622"/>
                                  <a:pt x="10764" y="8621"/>
                                  <a:pt x="10752" y="8620"/>
                                </a:cubicBezTo>
                                <a:cubicBezTo>
                                  <a:pt x="10726" y="8616"/>
                                  <a:pt x="10699" y="8614"/>
                                  <a:pt x="10672" y="8614"/>
                                </a:cubicBezTo>
                                <a:cubicBezTo>
                                  <a:pt x="10542" y="8614"/>
                                  <a:pt x="10410" y="8660"/>
                                  <a:pt x="10312" y="8739"/>
                                </a:cubicBezTo>
                                <a:cubicBezTo>
                                  <a:pt x="10252" y="8751"/>
                                  <a:pt x="10205" y="8763"/>
                                  <a:pt x="10169" y="8775"/>
                                </a:cubicBezTo>
                                <a:lnTo>
                                  <a:pt x="10074" y="8775"/>
                                </a:lnTo>
                                <a:cubicBezTo>
                                  <a:pt x="10026" y="8775"/>
                                  <a:pt x="9978" y="8751"/>
                                  <a:pt x="9955" y="8739"/>
                                </a:cubicBezTo>
                                <a:cubicBezTo>
                                  <a:pt x="9836" y="8656"/>
                                  <a:pt x="9705" y="8620"/>
                                  <a:pt x="9562" y="8620"/>
                                </a:cubicBezTo>
                                <a:lnTo>
                                  <a:pt x="9514" y="8620"/>
                                </a:lnTo>
                                <a:cubicBezTo>
                                  <a:pt x="9504" y="8621"/>
                                  <a:pt x="9495" y="8622"/>
                                  <a:pt x="9486" y="8622"/>
                                </a:cubicBezTo>
                                <a:cubicBezTo>
                                  <a:pt x="9366" y="8622"/>
                                  <a:pt x="9261" y="8553"/>
                                  <a:pt x="9216" y="8454"/>
                                </a:cubicBezTo>
                                <a:cubicBezTo>
                                  <a:pt x="9181" y="8406"/>
                                  <a:pt x="9157" y="8347"/>
                                  <a:pt x="9121" y="8323"/>
                                </a:cubicBezTo>
                                <a:lnTo>
                                  <a:pt x="9121" y="8299"/>
                                </a:lnTo>
                                <a:cubicBezTo>
                                  <a:pt x="9062" y="8227"/>
                                  <a:pt x="8990" y="8168"/>
                                  <a:pt x="8895" y="8132"/>
                                </a:cubicBezTo>
                                <a:cubicBezTo>
                                  <a:pt x="8776" y="8085"/>
                                  <a:pt x="8716" y="7977"/>
                                  <a:pt x="8728" y="7835"/>
                                </a:cubicBezTo>
                                <a:cubicBezTo>
                                  <a:pt x="8752" y="7680"/>
                                  <a:pt x="8704" y="7513"/>
                                  <a:pt x="8609" y="7394"/>
                                </a:cubicBezTo>
                                <a:cubicBezTo>
                                  <a:pt x="8538" y="7287"/>
                                  <a:pt x="8538" y="7156"/>
                                  <a:pt x="8609" y="7049"/>
                                </a:cubicBezTo>
                                <a:cubicBezTo>
                                  <a:pt x="8704" y="6918"/>
                                  <a:pt x="8752" y="6751"/>
                                  <a:pt x="8728" y="6608"/>
                                </a:cubicBezTo>
                                <a:cubicBezTo>
                                  <a:pt x="8716" y="6489"/>
                                  <a:pt x="8788" y="6370"/>
                                  <a:pt x="8895" y="6311"/>
                                </a:cubicBezTo>
                                <a:cubicBezTo>
                                  <a:pt x="9050" y="6227"/>
                                  <a:pt x="9169" y="6132"/>
                                  <a:pt x="9228" y="5977"/>
                                </a:cubicBezTo>
                                <a:cubicBezTo>
                                  <a:pt x="9283" y="5868"/>
                                  <a:pt x="9387" y="5809"/>
                                  <a:pt x="9496" y="5809"/>
                                </a:cubicBezTo>
                                <a:cubicBezTo>
                                  <a:pt x="9506" y="5809"/>
                                  <a:pt x="9516" y="5809"/>
                                  <a:pt x="9526" y="5810"/>
                                </a:cubicBezTo>
                                <a:cubicBezTo>
                                  <a:pt x="9552" y="5815"/>
                                  <a:pt x="9579" y="5817"/>
                                  <a:pt x="9606" y="5817"/>
                                </a:cubicBezTo>
                                <a:cubicBezTo>
                                  <a:pt x="9737" y="5817"/>
                                  <a:pt x="9868" y="5770"/>
                                  <a:pt x="9966" y="5691"/>
                                </a:cubicBezTo>
                                <a:cubicBezTo>
                                  <a:pt x="10020" y="5656"/>
                                  <a:pt x="10080" y="5638"/>
                                  <a:pt x="10139" y="5638"/>
                                </a:cubicBezTo>
                                <a:close/>
                                <a:moveTo>
                                  <a:pt x="8990" y="8775"/>
                                </a:moveTo>
                                <a:cubicBezTo>
                                  <a:pt x="9105" y="8910"/>
                                  <a:pt x="9274" y="8982"/>
                                  <a:pt x="9458" y="8982"/>
                                </a:cubicBezTo>
                                <a:cubicBezTo>
                                  <a:pt x="9484" y="8982"/>
                                  <a:pt x="9511" y="8981"/>
                                  <a:pt x="9538" y="8978"/>
                                </a:cubicBezTo>
                                <a:cubicBezTo>
                                  <a:pt x="9609" y="8978"/>
                                  <a:pt x="9669" y="8989"/>
                                  <a:pt x="9728" y="9037"/>
                                </a:cubicBezTo>
                                <a:cubicBezTo>
                                  <a:pt x="9740" y="9049"/>
                                  <a:pt x="9776" y="9061"/>
                                  <a:pt x="9788" y="9061"/>
                                </a:cubicBezTo>
                                <a:lnTo>
                                  <a:pt x="9383" y="9894"/>
                                </a:lnTo>
                                <a:lnTo>
                                  <a:pt x="9193" y="9573"/>
                                </a:lnTo>
                                <a:cubicBezTo>
                                  <a:pt x="9151" y="9500"/>
                                  <a:pt x="9082" y="9463"/>
                                  <a:pt x="9001" y="9463"/>
                                </a:cubicBezTo>
                                <a:cubicBezTo>
                                  <a:pt x="8990" y="9463"/>
                                  <a:pt x="8978" y="9464"/>
                                  <a:pt x="8966" y="9466"/>
                                </a:cubicBezTo>
                                <a:lnTo>
                                  <a:pt x="8633" y="9525"/>
                                </a:lnTo>
                                <a:lnTo>
                                  <a:pt x="8990" y="8775"/>
                                </a:lnTo>
                                <a:close/>
                                <a:moveTo>
                                  <a:pt x="11264" y="8775"/>
                                </a:moveTo>
                                <a:lnTo>
                                  <a:pt x="11621" y="9525"/>
                                </a:lnTo>
                                <a:lnTo>
                                  <a:pt x="11264" y="9466"/>
                                </a:lnTo>
                                <a:cubicBezTo>
                                  <a:pt x="11254" y="9464"/>
                                  <a:pt x="11243" y="9463"/>
                                  <a:pt x="11233" y="9463"/>
                                </a:cubicBezTo>
                                <a:cubicBezTo>
                                  <a:pt x="11158" y="9463"/>
                                  <a:pt x="11080" y="9500"/>
                                  <a:pt x="11038" y="9573"/>
                                </a:cubicBezTo>
                                <a:lnTo>
                                  <a:pt x="10848" y="9894"/>
                                </a:lnTo>
                                <a:lnTo>
                                  <a:pt x="10467" y="9061"/>
                                </a:lnTo>
                                <a:cubicBezTo>
                                  <a:pt x="10478" y="9049"/>
                                  <a:pt x="10502" y="9025"/>
                                  <a:pt x="10514" y="9025"/>
                                </a:cubicBezTo>
                                <a:cubicBezTo>
                                  <a:pt x="10574" y="8989"/>
                                  <a:pt x="10657" y="8978"/>
                                  <a:pt x="10717" y="8978"/>
                                </a:cubicBezTo>
                                <a:cubicBezTo>
                                  <a:pt x="10731" y="8978"/>
                                  <a:pt x="10746" y="8979"/>
                                  <a:pt x="10760" y="8979"/>
                                </a:cubicBezTo>
                                <a:cubicBezTo>
                                  <a:pt x="10946" y="8979"/>
                                  <a:pt x="11121" y="8908"/>
                                  <a:pt x="11264" y="8775"/>
                                </a:cubicBezTo>
                                <a:close/>
                                <a:moveTo>
                                  <a:pt x="525" y="0"/>
                                </a:moveTo>
                                <a:cubicBezTo>
                                  <a:pt x="239" y="0"/>
                                  <a:pt x="1" y="238"/>
                                  <a:pt x="1" y="524"/>
                                </a:cubicBezTo>
                                <a:lnTo>
                                  <a:pt x="1" y="8513"/>
                                </a:lnTo>
                                <a:cubicBezTo>
                                  <a:pt x="1" y="8799"/>
                                  <a:pt x="239" y="9037"/>
                                  <a:pt x="525" y="9037"/>
                                </a:cubicBezTo>
                                <a:lnTo>
                                  <a:pt x="8454" y="9037"/>
                                </a:lnTo>
                                <a:lnTo>
                                  <a:pt x="8169" y="9632"/>
                                </a:lnTo>
                                <a:cubicBezTo>
                                  <a:pt x="8145" y="9704"/>
                                  <a:pt x="8145" y="9787"/>
                                  <a:pt x="8204" y="9870"/>
                                </a:cubicBezTo>
                                <a:cubicBezTo>
                                  <a:pt x="8234" y="9930"/>
                                  <a:pt x="8306" y="9957"/>
                                  <a:pt x="8370" y="9957"/>
                                </a:cubicBezTo>
                                <a:cubicBezTo>
                                  <a:pt x="8383" y="9957"/>
                                  <a:pt x="8395" y="9956"/>
                                  <a:pt x="8407" y="9954"/>
                                </a:cubicBezTo>
                                <a:lnTo>
                                  <a:pt x="8931" y="9870"/>
                                </a:lnTo>
                                <a:lnTo>
                                  <a:pt x="9228" y="10347"/>
                                </a:lnTo>
                                <a:cubicBezTo>
                                  <a:pt x="9276" y="10418"/>
                                  <a:pt x="9347" y="10442"/>
                                  <a:pt x="9419" y="10442"/>
                                </a:cubicBezTo>
                                <a:lnTo>
                                  <a:pt x="9431" y="10442"/>
                                </a:lnTo>
                                <a:cubicBezTo>
                                  <a:pt x="9526" y="10442"/>
                                  <a:pt x="9585" y="10382"/>
                                  <a:pt x="9633" y="10311"/>
                                </a:cubicBezTo>
                                <a:lnTo>
                                  <a:pt x="10133" y="9251"/>
                                </a:lnTo>
                                <a:lnTo>
                                  <a:pt x="10645" y="10311"/>
                                </a:lnTo>
                                <a:cubicBezTo>
                                  <a:pt x="10669" y="10382"/>
                                  <a:pt x="10740" y="10430"/>
                                  <a:pt x="10836" y="10442"/>
                                </a:cubicBezTo>
                                <a:lnTo>
                                  <a:pt x="10848" y="10442"/>
                                </a:lnTo>
                                <a:cubicBezTo>
                                  <a:pt x="10919" y="10442"/>
                                  <a:pt x="11002" y="10406"/>
                                  <a:pt x="11038" y="10347"/>
                                </a:cubicBezTo>
                                <a:lnTo>
                                  <a:pt x="11336" y="9870"/>
                                </a:lnTo>
                                <a:lnTo>
                                  <a:pt x="11860" y="9954"/>
                                </a:lnTo>
                                <a:cubicBezTo>
                                  <a:pt x="11875" y="9956"/>
                                  <a:pt x="11890" y="9957"/>
                                  <a:pt x="11904" y="9957"/>
                                </a:cubicBezTo>
                                <a:cubicBezTo>
                                  <a:pt x="11977" y="9957"/>
                                  <a:pt x="12034" y="9930"/>
                                  <a:pt x="12074" y="9870"/>
                                </a:cubicBezTo>
                                <a:cubicBezTo>
                                  <a:pt x="12110" y="9787"/>
                                  <a:pt x="12133" y="9716"/>
                                  <a:pt x="12098" y="9620"/>
                                </a:cubicBezTo>
                                <a:lnTo>
                                  <a:pt x="11812" y="9025"/>
                                </a:lnTo>
                                <a:lnTo>
                                  <a:pt x="12383" y="9025"/>
                                </a:lnTo>
                                <a:cubicBezTo>
                                  <a:pt x="12669" y="9025"/>
                                  <a:pt x="12907" y="8787"/>
                                  <a:pt x="12907" y="8513"/>
                                </a:cubicBezTo>
                                <a:lnTo>
                                  <a:pt x="12907" y="524"/>
                                </a:lnTo>
                                <a:cubicBezTo>
                                  <a:pt x="12884" y="238"/>
                                  <a:pt x="12645" y="0"/>
                                  <a:pt x="12348" y="0"/>
                                </a:cubicBezTo>
                                <a:lnTo>
                                  <a:pt x="525"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56913855" name="Google Shape;11829;p120"/>
                        <wps:cNvSpPr>
                          <a:spLocks/>
                        </wps:cNvSpPr>
                        <wps:spPr bwMode="auto">
                          <a:xfrm>
                            <a:off x="284220" y="191347"/>
                            <a:ext cx="74699" cy="74699"/>
                          </a:xfrm>
                          <a:custGeom>
                            <a:avLst/>
                            <a:gdLst>
                              <a:gd name="T0" fmla="*/ 1179 w 2347"/>
                              <a:gd name="T1" fmla="*/ 382 h 2347"/>
                              <a:gd name="T2" fmla="*/ 1965 w 2347"/>
                              <a:gd name="T3" fmla="*/ 1180 h 2347"/>
                              <a:gd name="T4" fmla="*/ 1179 w 2347"/>
                              <a:gd name="T5" fmla="*/ 1965 h 2347"/>
                              <a:gd name="T6" fmla="*/ 382 w 2347"/>
                              <a:gd name="T7" fmla="*/ 1180 h 2347"/>
                              <a:gd name="T8" fmla="*/ 1179 w 2347"/>
                              <a:gd name="T9" fmla="*/ 382 h 2347"/>
                              <a:gd name="T10" fmla="*/ 1179 w 2347"/>
                              <a:gd name="T11" fmla="*/ 1 h 2347"/>
                              <a:gd name="T12" fmla="*/ 1 w 2347"/>
                              <a:gd name="T13" fmla="*/ 1180 h 2347"/>
                              <a:gd name="T14" fmla="*/ 1179 w 2347"/>
                              <a:gd name="T15" fmla="*/ 2346 h 2347"/>
                              <a:gd name="T16" fmla="*/ 2346 w 2347"/>
                              <a:gd name="T17" fmla="*/ 1180 h 2347"/>
                              <a:gd name="T18" fmla="*/ 1179 w 2347"/>
                              <a:gd name="T19" fmla="*/ 1 h 234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2347" h="2347" extrusionOk="0">
                                <a:moveTo>
                                  <a:pt x="1179" y="382"/>
                                </a:moveTo>
                                <a:cubicBezTo>
                                  <a:pt x="1608" y="382"/>
                                  <a:pt x="1965" y="739"/>
                                  <a:pt x="1965" y="1180"/>
                                </a:cubicBezTo>
                                <a:cubicBezTo>
                                  <a:pt x="1977" y="1608"/>
                                  <a:pt x="1620" y="1965"/>
                                  <a:pt x="1179" y="1965"/>
                                </a:cubicBezTo>
                                <a:cubicBezTo>
                                  <a:pt x="739" y="1965"/>
                                  <a:pt x="382" y="1608"/>
                                  <a:pt x="382" y="1180"/>
                                </a:cubicBezTo>
                                <a:cubicBezTo>
                                  <a:pt x="382" y="739"/>
                                  <a:pt x="739" y="382"/>
                                  <a:pt x="1179" y="382"/>
                                </a:cubicBezTo>
                                <a:close/>
                                <a:moveTo>
                                  <a:pt x="1179" y="1"/>
                                </a:moveTo>
                                <a:cubicBezTo>
                                  <a:pt x="536" y="1"/>
                                  <a:pt x="1" y="525"/>
                                  <a:pt x="1" y="1180"/>
                                </a:cubicBezTo>
                                <a:cubicBezTo>
                                  <a:pt x="1" y="1811"/>
                                  <a:pt x="525" y="2346"/>
                                  <a:pt x="1179" y="2346"/>
                                </a:cubicBezTo>
                                <a:cubicBezTo>
                                  <a:pt x="1834" y="2346"/>
                                  <a:pt x="2346" y="1823"/>
                                  <a:pt x="2346" y="1180"/>
                                </a:cubicBezTo>
                                <a:cubicBezTo>
                                  <a:pt x="2346" y="525"/>
                                  <a:pt x="1834" y="1"/>
                                  <a:pt x="1179" y="1"/>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14:sizeRelH relativeFrom="margin">
                  <wp14:pctWidth>0</wp14:pctWidth>
                </wp14:sizeRelH>
                <wp14:sizeRelV relativeFrom="margin">
                  <wp14:pctHeight>0</wp14:pctHeight>
                </wp14:sizeRelV>
              </wp:anchor>
            </w:drawing>
          </mc:Choice>
          <mc:Fallback xmlns:w16du="http://schemas.microsoft.com/office/word/2023/wordml/word16du">
            <w:pict>
              <v:group w14:anchorId="4399899E" id="Group 2" o:spid="_x0000_s1026" style="position:absolute;margin-left:421.75pt;margin-top:1.6pt;width:37.45pt;height:30.25pt;z-index:252063744;mso-width-relative:margin;mso-height-relative:margin" coordsize="410829,3323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">
                <v:shape id="Google Shape;11822;p120" o:spid="_x0000_s1027" style="position:absolute;left:81860;top:70848;width:245963;height:12540;visibility:visible;mso-wrap-style:square;v-text-anchor:middle" coordsize="772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" path="m191,1c96,1,1,96,1,203v,95,95,191,190,191l7537,394v96,,191,-96,191,-191c7728,96,7633,1,7537,1l191,1xe" filled="f" stroked="f">
                  <v:path arrowok="t" o:extrusionok="f" o:connecttype="custom" o:connectlocs="6079,32;32,6461;6079,12540;239884,12540;245963,6461;239884,32;6079,32" o:connectangles="0,0,0,0,0,0,0"/>
                </v:shape>
                <v:shape id="Google Shape;11823;p120" o:spid="_x0000_s1028" style="position:absolute;left:81860;top:136413;width:245963;height:12158;visibility:visible;mso-wrap-style:square;v-text-anchor:middle" coordsize="7728,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" path="m191,c96,,1,84,1,191v,107,95,190,190,190l7537,381v96,,191,-83,191,-190c7728,84,7633,,7537,l191,xe" filled="f" stroked="f">
                  <v:path arrowok="t" o:extrusionok="f" o:connecttype="custom" o:connectlocs="6079,0;32,6079;6079,12126;239884,12126;245963,6079;239884,0;6079,0" o:connectangles="0,0,0,0,0,0,0"/>
                </v:shape>
                <v:shape id="Google Shape;11824;p120" o:spid="_x0000_s1029" style="position:absolute;left:158787;top:178839;width:92873;height:12540;visibility:visible;mso-wrap-style:square;v-text-anchor:middle" coordsize="2918,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" path="m191,1c84,1,1,96,1,203v,96,83,191,190,191l2715,394v107,,203,-95,203,-191c2918,96,2822,1,2715,1l191,1xe" filled="f" stroked="f">
                  <v:path arrowok="t" o:extrusionok="f" o:connecttype="custom" o:connectlocs="6079,32;32,6461;6079,12540;86412,12540;92873,6461;86412,32;6079,32" o:connectangles="0,0,0,0,0,0,0"/>
                </v:shape>
                <v:shape id="Google Shape;11825;p120" o:spid="_x0000_s1030" style="position:absolute;left:140996;top:103822;width:186827;height:12158;visibility:visible;mso-wrap-style:square;v-text-anchor:middle" coordsize="587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" path="m191,1c95,1,,84,,191,,298,95,382,191,382r5488,c5775,382,5870,298,5870,191,5870,84,5775,1,5679,1l191,1xe" filled="f" stroked="f">
                  <v:path arrowok="t" o:extrusionok="f" o:connecttype="custom" o:connectlocs="6079,32;0,6079;6079,12158;180748,12158;186827,6079;180748,32;6079,32" o:connectangles="0,0,0,0,0,0,0"/>
                </v:shape>
                <v:shape id="Google Shape;11826;p120" o:spid="_x0000_s1031" style="position:absolute;left:82242;top:103822;width:43604;height:12158;visibility:visible;mso-wrap-style:square;v-text-anchor:middle" coordsize="1370,3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" path="m203,1c96,1,1,84,1,191v,107,95,191,202,191l1179,382v107,,191,-84,191,-191c1358,72,1286,1,1179,1l203,1xe" filled="f" stroked="f">
                  <v:path arrowok="t" o:extrusionok="f" o:connecttype="custom" o:connectlocs="6461,32;32,6079;6461,12158;37525,12158;43604,6079;37525,32;6461,32" o:connectangles="0,0,0,0,0,0,0"/>
                </v:shape>
                <v:shape id="Google Shape;11827;p120" o:spid="_x0000_s1032" style="position:absolute;left:28422;top:29918;width:353222;height:228171;visibility:visible;mso-wrap-style:square;v-text-anchor:middle" coordsize="11098,7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" path="m1144,1c1025,1,918,96,906,215,894,596,596,894,215,906,96,906,1,1013,1,1144r,4881c1,6144,96,6252,215,6264v381,11,679,309,691,678c906,7061,1013,7168,1144,7168r5584,c6835,7168,6918,7085,6918,6978v,-107,-83,-191,-190,-191l1275,6787c1203,6323,846,5978,382,5894r,-4631c846,1191,1192,834,1275,370r8501,c9847,846,10240,1203,10717,1263r,3203c10717,4561,10800,4656,10907,4656v107,,191,-95,191,-190l11098,1108v-12,-36,-36,-95,-84,-143c10967,918,10907,906,10848,906v-381,,-703,-298,-715,-691c10133,96,10026,1,9895,1l1144,1xe" filled="f" stroked="f">
                  <v:path arrowok="t" o:extrusionok="f" o:connecttype="custom" o:connectlocs="36411,32;28836,6843;6843,28836;32,36411;32,191760;6843,199367;28836,220946;36411,228139;214136,228139;220183,222092;214136,216013;40580,216013;12158,187591;12158,40198;40580,11776;311146,11776;341096,40198;341096,142141;347143,148189;353222,142141;353222,35265;350548,30713;345265,28836;322508,6843;314933,32;36411,32" o:connectangles="0,0,0,0,0,0,0,0,0,0,0,0,0,0,0,0,0,0,0,0,0,0,0,0,0,0"/>
                </v:shape>
                <v:shape id="Google Shape;11828;p120" o:spid="_x0000_s1033" style="position:absolute;width:410829;height:332343;visibility:visible;mso-wrap-style:square;v-text-anchor:middle" coordsize="12908,104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" path="m12348,369v83,,155,60,155,155l12503,8513v,72,-60,143,-155,143l11610,8656r-108,-202c11502,8454,11514,8454,11514,8442v262,-119,417,-393,393,-679c11907,7692,11919,7632,11967,7573v166,-239,166,-548,,-774c11919,6739,11907,6668,11907,6608v24,-286,-131,-547,-393,-667c11455,5906,11395,5858,11371,5787v-108,-228,-344,-386,-592,-386c10754,5401,10729,5402,10705,5406v-84,,-143,-24,-203,-60c10383,5263,10246,5221,10111,5221v-136,,-270,42,-383,125c9669,5382,9597,5406,9538,5406v-26,-4,-52,-5,-77,-5c9206,5401,8979,5559,8871,5787v-36,59,-71,119,-155,154c8466,6061,8300,6322,8335,6608v,72,-12,131,-59,191c8109,7037,8109,7346,8276,7573v47,59,59,131,59,190c8300,8049,8466,8323,8716,8442v,,24,,24,12l8633,8656r-8108,c441,8656,370,8597,370,8513r,-7989c370,441,430,369,525,369r11823,xm10139,5638v60,,119,18,173,53c10420,5770,10553,5817,10684,5817v27,,54,-2,80,-7c10773,5810,10782,5809,10790,5809v110,,217,69,272,168c11133,6132,11229,6251,11383,6311v119,59,179,166,167,297c11526,6775,11574,6930,11669,7049v72,107,72,238,,345c11574,7525,11538,7692,11550,7835v12,131,-60,250,-167,297c11288,8180,11217,8239,11157,8299r-12,24l11050,8454v-55,109,-139,168,-263,168c10776,8622,10764,8621,10752,8620v-26,-4,-53,-6,-80,-6c10542,8614,10410,8660,10312,8739v-60,12,-107,24,-143,36l10074,8775v-48,,-96,-24,-119,-36c9836,8656,9705,8620,9562,8620r-48,c9504,8621,9495,8622,9486,8622v-120,,-225,-69,-270,-168c9181,8406,9157,8347,9121,8323r,-24c9062,8227,8990,8168,8895,8132v-119,-47,-179,-155,-167,-297c8752,7680,8704,7513,8609,7394v-71,-107,-71,-238,,-345c8704,6918,8752,6751,8728,6608v-12,-119,60,-238,167,-297c9050,6227,9169,6132,9228,5977v55,-109,159,-168,268,-168c9506,5809,9516,5809,9526,5810v26,5,53,7,80,7c9737,5817,9868,5770,9966,5691v54,-35,114,-53,173,-53xm8990,8775v115,135,284,207,468,207c9484,8982,9511,8981,9538,8978v71,,131,11,190,59c9740,9049,9776,9061,9788,9061r-405,833l9193,9573v-42,-73,-111,-110,-192,-110c8990,9463,8978,9464,8966,9466r-333,59l8990,8775xm11264,8775r357,750l11264,9466v-10,-2,-21,-3,-31,-3c11158,9463,11080,9500,11038,9573r-190,321l10467,9061v11,-12,35,-36,47,-36c10574,8989,10657,8978,10717,8978v14,,29,1,43,1c10946,8979,11121,8908,11264,8775xm525,c239,,1,238,1,524r,7989c1,8799,239,9037,525,9037r7929,l8169,9632v-24,72,-24,155,35,238c8234,9930,8306,9957,8370,9957v13,,25,-1,37,-3l8931,9870r297,477c9276,10418,9347,10442,9419,10442r12,c9526,10442,9585,10382,9633,10311r500,-1060l10645,10311v24,71,95,119,191,131l10848,10442v71,,154,-36,190,-95l11336,9870r524,84c11875,9956,11890,9957,11904,9957v73,,130,-27,170,-87c12110,9787,12133,9716,12098,9620r-286,-595l12383,9025v286,,524,-238,524,-512l12907,524c12884,238,12645,,12348,l525,xe" filled="f" stroked="f">
                  <v:path arrowok="t" o:extrusionok="f" o:connecttype="custom" o:connectlocs="397939,16678;393006,275499;366080,269070;378970,247077;380879,216395;366462,189087;343068,171900;334252,170150;309618,170150;301120,171900;277408,189087;263404,216395;265282,247077;278172,269070;16709,275499;11776,16678;393006,11744;328205,181130;342591,184918;352075,190233;367607,210316;371395,235333;362292,258821;354717,264900;343323,274417;339663,274162;323654,279287;316842,278141;302807,274353;293322,269070;290298,264137;277790,249369;274003,224352;283105,200864;302234,184886;305735,185141;322699,179444;301024,285875;309618,287625;298637,314902;286479,301184;274767,303157;358505,279287;358505,301279;351312,304685;333138,288389;341095,285748;358505,279287;32,16678;16709,287625;259999,306563;266396,316907;284251,314138;299783,332343;306594,328174;338803,328174;345264,332343;360796,314138;378874,316907;385049,306181;394120,287243;410797,16678;16709,0" o:connectangles="0,0,0,0,0,0,0,0,0,0,0,0,0,0,0,0,0,0,0,0,0,0,0,0,0,0,0,0,0,0,0,0,0,0,0,0,0,0,0,0,0,0,0,0,0,0,0,0,0,0,0,0,0,0,0,0,0,0,0,0,0,0,0"/>
                </v:shape>
                <v:shape id="Google Shape;11829;p120" o:spid="_x0000_s1034" style="position:absolute;left:284220;top:191347;width:74699;height:74699;visibility:visible;mso-wrap-style:square;v-text-anchor:middle" coordsize="2347,23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" path="m1179,382v429,,786,357,786,798c1977,1608,1620,1965,1179,1965v-440,,-797,-357,-797,-785c382,739,739,382,1179,382xm1179,1c536,1,1,525,1,1180v,631,524,1166,1178,1166c1834,2346,2346,1823,2346,1180,2346,525,1834,1,1179,1xe" filled="f" stroked="f">
                  <v:path arrowok="t" o:extrusionok="f" o:connecttype="custom" o:connectlocs="37525,12158;62541,37556;37525,62541;12158,37556;37525,12158;37525,32;32,37556;37525,74667;74667,37556;37525,32" o:connectangles="0,0,0,0,0,0,0,0,0,0"/>
                </v:shape>
              </v:group>
            </w:pict>
          </mc:Fallback>
        </mc:AlternateContent>
      </w:r>
      <w:r w:rsidRPr="001024DD">
        <w:rPr>
          <w:rFonts w:ascii="Adobe Arabic" w:hAnsi="Adobe Arabic" w:cs="Adobe Arabic"/>
          <w:b/>
          <w:bCs/>
          <w:color w:val="168489"/>
          <w:sz w:val="44"/>
          <w:szCs w:val="48"/>
        </w:rPr>
        <w:t xml:space="preserve">         </w:t>
      </w:r>
      <w:r w:rsidRPr="001024DD">
        <w:rPr>
          <w:rFonts w:ascii="Adobe Arabic" w:hAnsi="Adobe Arabic" w:cs="Adobe Arabic"/>
          <w:b/>
          <w:bCs/>
          <w:color w:val="168489"/>
          <w:sz w:val="44"/>
          <w:szCs w:val="48"/>
          <w:rtl/>
        </w:rPr>
        <w:t>الكفاءات التخصصية:</w:t>
      </w:r>
    </w:p>
    <w:p w14:paraId="39650720" w14:textId="77777777" w:rsidR="001024DD" w:rsidRPr="001024DD" w:rsidRDefault="001024DD" w:rsidP="001024DD">
      <w:pPr>
        <w:spacing w:line="276" w:lineRule="auto"/>
        <w:jc w:val="both"/>
        <w:rPr>
          <w:rFonts w:ascii="Sakkal Majalla" w:hAnsi="Sakkal Majalla" w:cs="Sakkal Majalla"/>
          <w:sz w:val="32"/>
        </w:rPr>
      </w:pPr>
      <w:r w:rsidRPr="001024DD">
        <w:rPr>
          <w:rFonts w:ascii="Sakkal Majalla" w:hAnsi="Sakkal Majalla" w:cs="Sakkal Majalla"/>
          <w:color w:val="000000" w:themeColor="text1"/>
          <w:sz w:val="32"/>
          <w:rtl/>
        </w:rPr>
        <w:t>سيكون المشارك قادراً على:</w:t>
      </w:r>
    </w:p>
    <w:p w14:paraId="73CF206D" w14:textId="77777777" w:rsidR="001024DD" w:rsidRPr="001024DD" w:rsidRDefault="001024DD" w:rsidP="001024DD">
      <w:pPr>
        <w:numPr>
          <w:ilvl w:val="0"/>
          <w:numId w:val="13"/>
        </w:numPr>
        <w:spacing w:after="160" w:line="276" w:lineRule="auto"/>
        <w:contextualSpacing/>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القدرة على تحليل بيانات الأداء واستخلاص النتائج</w:t>
      </w:r>
    </w:p>
    <w:p w14:paraId="6C1BF293" w14:textId="77777777" w:rsidR="001024DD" w:rsidRPr="001024DD" w:rsidRDefault="001024DD" w:rsidP="001024DD">
      <w:pPr>
        <w:numPr>
          <w:ilvl w:val="0"/>
          <w:numId w:val="13"/>
        </w:numPr>
        <w:spacing w:after="160" w:line="276" w:lineRule="auto"/>
        <w:contextualSpacing/>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مهارة تصميم نظم التحفيز المادي والمعنوي</w:t>
      </w:r>
    </w:p>
    <w:p w14:paraId="0735F0B6" w14:textId="77777777" w:rsidR="001024DD" w:rsidRPr="001024DD" w:rsidRDefault="001024DD" w:rsidP="001024DD">
      <w:pPr>
        <w:numPr>
          <w:ilvl w:val="0"/>
          <w:numId w:val="13"/>
        </w:numPr>
        <w:spacing w:after="160" w:line="276" w:lineRule="auto"/>
        <w:contextualSpacing/>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إعداد خطط تطوير الأداء المستدام</w:t>
      </w:r>
    </w:p>
    <w:p w14:paraId="3B601A9C" w14:textId="77777777" w:rsidR="001024DD" w:rsidRPr="001024DD" w:rsidRDefault="001024DD" w:rsidP="001024DD">
      <w:pPr>
        <w:numPr>
          <w:ilvl w:val="0"/>
          <w:numId w:val="13"/>
        </w:numPr>
        <w:spacing w:after="160" w:line="276" w:lineRule="auto"/>
        <w:contextualSpacing/>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تقديم التغذية الراجعة البنّاءة</w:t>
      </w:r>
    </w:p>
    <w:p w14:paraId="70E997C1" w14:textId="77777777" w:rsidR="001024DD" w:rsidRPr="001024DD" w:rsidRDefault="001024DD" w:rsidP="001024DD">
      <w:pPr>
        <w:numPr>
          <w:ilvl w:val="0"/>
          <w:numId w:val="13"/>
        </w:numPr>
        <w:spacing w:after="160" w:line="276" w:lineRule="auto"/>
        <w:contextualSpacing/>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تطبيق أدوات قياس ومتابعة الأداء</w:t>
      </w:r>
    </w:p>
    <w:p w14:paraId="4C6FB316" w14:textId="77777777" w:rsidR="001024DD" w:rsidRPr="001024DD" w:rsidRDefault="001024DD" w:rsidP="001024DD">
      <w:pPr>
        <w:numPr>
          <w:ilvl w:val="0"/>
          <w:numId w:val="13"/>
        </w:numPr>
        <w:spacing w:after="160" w:line="276" w:lineRule="auto"/>
        <w:contextualSpacing/>
        <w:jc w:val="both"/>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معالجة حالات ضعف الأداء بطرق علمية</w:t>
      </w:r>
      <w:r w:rsidRPr="001024DD">
        <w:rPr>
          <w:rFonts w:asciiTheme="minorHAnsi" w:hAnsiTheme="minorHAnsi" w:cstheme="minorBidi"/>
          <w:noProof/>
          <w:color w:val="000000" w:themeColor="text1"/>
          <w:sz w:val="22"/>
          <w:szCs w:val="22"/>
        </w:rPr>
        <mc:AlternateContent>
          <mc:Choice Requires="wpg">
            <w:drawing>
              <wp:anchor distT="0" distB="0" distL="114300" distR="114300" simplePos="0" relativeHeight="252064768" behindDoc="0" locked="0" layoutInCell="1" allowOverlap="1" wp14:anchorId="28DE3E29" wp14:editId="71037752">
                <wp:simplePos x="0" y="0"/>
                <wp:positionH relativeFrom="column">
                  <wp:posOffset>5306695</wp:posOffset>
                </wp:positionH>
                <wp:positionV relativeFrom="paragraph">
                  <wp:posOffset>276860</wp:posOffset>
                </wp:positionV>
                <wp:extent cx="335280" cy="466725"/>
                <wp:effectExtent l="0" t="19050" r="7620" b="9525"/>
                <wp:wrapNone/>
                <wp:docPr id="911071422"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280" cy="466725"/>
                          <a:chOff x="0" y="0"/>
                          <a:chExt cx="251660" cy="350166"/>
                        </a:xfrm>
                        <a:solidFill>
                          <a:sysClr val="window" lastClr="FFFFFF">
                            <a:lumMod val="65000"/>
                          </a:sysClr>
                        </a:solidFill>
                      </wpg:grpSpPr>
                      <wps:wsp>
                        <wps:cNvPr id="208559375" name="Google Shape;11525;p120"/>
                        <wps:cNvSpPr>
                          <a:spLocks/>
                        </wps:cNvSpPr>
                        <wps:spPr bwMode="auto">
                          <a:xfrm>
                            <a:off x="0" y="0"/>
                            <a:ext cx="251660" cy="350166"/>
                          </a:xfrm>
                          <a:custGeom>
                            <a:avLst/>
                            <a:gdLst>
                              <a:gd name="T0" fmla="*/ 3942 w 7907"/>
                              <a:gd name="T1" fmla="*/ 334 h 11002"/>
                              <a:gd name="T2" fmla="*/ 4394 w 7907"/>
                              <a:gd name="T3" fmla="*/ 608 h 11002"/>
                              <a:gd name="T4" fmla="*/ 4525 w 7907"/>
                              <a:gd name="T5" fmla="*/ 679 h 11002"/>
                              <a:gd name="T6" fmla="*/ 5132 w 7907"/>
                              <a:gd name="T7" fmla="*/ 679 h 11002"/>
                              <a:gd name="T8" fmla="*/ 5311 w 7907"/>
                              <a:gd name="T9" fmla="*/ 858 h 11002"/>
                              <a:gd name="T10" fmla="*/ 5311 w 7907"/>
                              <a:gd name="T11" fmla="*/ 1382 h 11002"/>
                              <a:gd name="T12" fmla="*/ 2573 w 7907"/>
                              <a:gd name="T13" fmla="*/ 1382 h 11002"/>
                              <a:gd name="T14" fmla="*/ 2573 w 7907"/>
                              <a:gd name="T15" fmla="*/ 858 h 11002"/>
                              <a:gd name="T16" fmla="*/ 2751 w 7907"/>
                              <a:gd name="T17" fmla="*/ 679 h 11002"/>
                              <a:gd name="T18" fmla="*/ 3358 w 7907"/>
                              <a:gd name="T19" fmla="*/ 679 h 11002"/>
                              <a:gd name="T20" fmla="*/ 3501 w 7907"/>
                              <a:gd name="T21" fmla="*/ 608 h 11002"/>
                              <a:gd name="T22" fmla="*/ 3942 w 7907"/>
                              <a:gd name="T23" fmla="*/ 334 h 11002"/>
                              <a:gd name="T24" fmla="*/ 7240 w 7907"/>
                              <a:gd name="T25" fmla="*/ 1013 h 11002"/>
                              <a:gd name="T26" fmla="*/ 7609 w 7907"/>
                              <a:gd name="T27" fmla="*/ 1370 h 11002"/>
                              <a:gd name="T28" fmla="*/ 7609 w 7907"/>
                              <a:gd name="T29" fmla="*/ 10323 h 11002"/>
                              <a:gd name="T30" fmla="*/ 7585 w 7907"/>
                              <a:gd name="T31" fmla="*/ 10323 h 11002"/>
                              <a:gd name="T32" fmla="*/ 7228 w 7907"/>
                              <a:gd name="T33" fmla="*/ 10681 h 11002"/>
                              <a:gd name="T34" fmla="*/ 691 w 7907"/>
                              <a:gd name="T35" fmla="*/ 10681 h 11002"/>
                              <a:gd name="T36" fmla="*/ 334 w 7907"/>
                              <a:gd name="T37" fmla="*/ 10323 h 11002"/>
                              <a:gd name="T38" fmla="*/ 334 w 7907"/>
                              <a:gd name="T39" fmla="*/ 1370 h 11002"/>
                              <a:gd name="T40" fmla="*/ 691 w 7907"/>
                              <a:gd name="T41" fmla="*/ 1013 h 11002"/>
                              <a:gd name="T42" fmla="*/ 2263 w 7907"/>
                              <a:gd name="T43" fmla="*/ 1013 h 11002"/>
                              <a:gd name="T44" fmla="*/ 2263 w 7907"/>
                              <a:gd name="T45" fmla="*/ 1537 h 11002"/>
                              <a:gd name="T46" fmla="*/ 2418 w 7907"/>
                              <a:gd name="T47" fmla="*/ 1703 h 11002"/>
                              <a:gd name="T48" fmla="*/ 5525 w 7907"/>
                              <a:gd name="T49" fmla="*/ 1703 h 11002"/>
                              <a:gd name="T50" fmla="*/ 5680 w 7907"/>
                              <a:gd name="T51" fmla="*/ 1537 h 11002"/>
                              <a:gd name="T52" fmla="*/ 5680 w 7907"/>
                              <a:gd name="T53" fmla="*/ 1013 h 11002"/>
                              <a:gd name="T54" fmla="*/ 7240 w 7907"/>
                              <a:gd name="T55" fmla="*/ 1013 h 11002"/>
                              <a:gd name="T56" fmla="*/ 3954 w 7907"/>
                              <a:gd name="T57" fmla="*/ 1 h 11002"/>
                              <a:gd name="T58" fmla="*/ 3275 w 7907"/>
                              <a:gd name="T59" fmla="*/ 346 h 11002"/>
                              <a:gd name="T60" fmla="*/ 2751 w 7907"/>
                              <a:gd name="T61" fmla="*/ 346 h 11002"/>
                              <a:gd name="T62" fmla="*/ 2275 w 7907"/>
                              <a:gd name="T63" fmla="*/ 691 h 11002"/>
                              <a:gd name="T64" fmla="*/ 680 w 7907"/>
                              <a:gd name="T65" fmla="*/ 691 h 11002"/>
                              <a:gd name="T66" fmla="*/ 1 w 7907"/>
                              <a:gd name="T67" fmla="*/ 1382 h 11002"/>
                              <a:gd name="T68" fmla="*/ 1 w 7907"/>
                              <a:gd name="T69" fmla="*/ 10323 h 11002"/>
                              <a:gd name="T70" fmla="*/ 680 w 7907"/>
                              <a:gd name="T71" fmla="*/ 11002 h 11002"/>
                              <a:gd name="T72" fmla="*/ 7216 w 7907"/>
                              <a:gd name="T73" fmla="*/ 11002 h 11002"/>
                              <a:gd name="T74" fmla="*/ 7907 w 7907"/>
                              <a:gd name="T75" fmla="*/ 10323 h 11002"/>
                              <a:gd name="T76" fmla="*/ 7907 w 7907"/>
                              <a:gd name="T77" fmla="*/ 1382 h 11002"/>
                              <a:gd name="T78" fmla="*/ 7228 w 7907"/>
                              <a:gd name="T79" fmla="*/ 691 h 11002"/>
                              <a:gd name="T80" fmla="*/ 5644 w 7907"/>
                              <a:gd name="T81" fmla="*/ 691 h 11002"/>
                              <a:gd name="T82" fmla="*/ 5168 w 7907"/>
                              <a:gd name="T83" fmla="*/ 346 h 11002"/>
                              <a:gd name="T84" fmla="*/ 4644 w 7907"/>
                              <a:gd name="T85" fmla="*/ 346 h 11002"/>
                              <a:gd name="T86" fmla="*/ 3954 w 7907"/>
                              <a:gd name="T87" fmla="*/ 1 h 1100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Lst>
                            <a:rect l="0" t="0" r="r" b="b"/>
                            <a:pathLst>
                              <a:path w="7907" h="11002" extrusionOk="0">
                                <a:moveTo>
                                  <a:pt x="3942" y="334"/>
                                </a:moveTo>
                                <a:cubicBezTo>
                                  <a:pt x="4132" y="334"/>
                                  <a:pt x="4299" y="441"/>
                                  <a:pt x="4394" y="608"/>
                                </a:cubicBezTo>
                                <a:cubicBezTo>
                                  <a:pt x="4418" y="644"/>
                                  <a:pt x="4466" y="679"/>
                                  <a:pt x="4525" y="679"/>
                                </a:cubicBezTo>
                                <a:lnTo>
                                  <a:pt x="5132" y="679"/>
                                </a:lnTo>
                                <a:cubicBezTo>
                                  <a:pt x="5240" y="679"/>
                                  <a:pt x="5311" y="763"/>
                                  <a:pt x="5311" y="858"/>
                                </a:cubicBezTo>
                                <a:lnTo>
                                  <a:pt x="5311" y="1382"/>
                                </a:lnTo>
                                <a:lnTo>
                                  <a:pt x="2573" y="1382"/>
                                </a:lnTo>
                                <a:lnTo>
                                  <a:pt x="2573" y="858"/>
                                </a:lnTo>
                                <a:cubicBezTo>
                                  <a:pt x="2573" y="751"/>
                                  <a:pt x="2668" y="679"/>
                                  <a:pt x="2751" y="679"/>
                                </a:cubicBezTo>
                                <a:lnTo>
                                  <a:pt x="3358" y="679"/>
                                </a:lnTo>
                                <a:cubicBezTo>
                                  <a:pt x="3418" y="679"/>
                                  <a:pt x="3466" y="644"/>
                                  <a:pt x="3501" y="608"/>
                                </a:cubicBezTo>
                                <a:cubicBezTo>
                                  <a:pt x="3585" y="441"/>
                                  <a:pt x="3763" y="334"/>
                                  <a:pt x="3942" y="334"/>
                                </a:cubicBezTo>
                                <a:close/>
                                <a:moveTo>
                                  <a:pt x="7240" y="1013"/>
                                </a:moveTo>
                                <a:cubicBezTo>
                                  <a:pt x="7442" y="1013"/>
                                  <a:pt x="7609" y="1179"/>
                                  <a:pt x="7609" y="1370"/>
                                </a:cubicBezTo>
                                <a:lnTo>
                                  <a:pt x="7609" y="10323"/>
                                </a:lnTo>
                                <a:lnTo>
                                  <a:pt x="7585" y="10323"/>
                                </a:lnTo>
                                <a:cubicBezTo>
                                  <a:pt x="7585" y="10514"/>
                                  <a:pt x="7430" y="10681"/>
                                  <a:pt x="7228" y="10681"/>
                                </a:cubicBezTo>
                                <a:lnTo>
                                  <a:pt x="691" y="10681"/>
                                </a:lnTo>
                                <a:cubicBezTo>
                                  <a:pt x="501" y="10681"/>
                                  <a:pt x="334" y="10514"/>
                                  <a:pt x="334" y="10323"/>
                                </a:cubicBezTo>
                                <a:lnTo>
                                  <a:pt x="334" y="1370"/>
                                </a:lnTo>
                                <a:cubicBezTo>
                                  <a:pt x="334" y="1179"/>
                                  <a:pt x="501" y="1013"/>
                                  <a:pt x="691" y="1013"/>
                                </a:cubicBezTo>
                                <a:lnTo>
                                  <a:pt x="2263" y="1013"/>
                                </a:lnTo>
                                <a:lnTo>
                                  <a:pt x="2263" y="1537"/>
                                </a:lnTo>
                                <a:cubicBezTo>
                                  <a:pt x="2263" y="1632"/>
                                  <a:pt x="2335" y="1703"/>
                                  <a:pt x="2418" y="1703"/>
                                </a:cubicBezTo>
                                <a:lnTo>
                                  <a:pt x="5525" y="1703"/>
                                </a:lnTo>
                                <a:cubicBezTo>
                                  <a:pt x="5609" y="1703"/>
                                  <a:pt x="5680" y="1632"/>
                                  <a:pt x="5680" y="1537"/>
                                </a:cubicBezTo>
                                <a:lnTo>
                                  <a:pt x="5680" y="1013"/>
                                </a:lnTo>
                                <a:lnTo>
                                  <a:pt x="7240" y="1013"/>
                                </a:lnTo>
                                <a:close/>
                                <a:moveTo>
                                  <a:pt x="3954" y="1"/>
                                </a:moveTo>
                                <a:cubicBezTo>
                                  <a:pt x="3692" y="1"/>
                                  <a:pt x="3442" y="144"/>
                                  <a:pt x="3275" y="346"/>
                                </a:cubicBezTo>
                                <a:lnTo>
                                  <a:pt x="2751" y="346"/>
                                </a:lnTo>
                                <a:cubicBezTo>
                                  <a:pt x="2525" y="346"/>
                                  <a:pt x="2335" y="501"/>
                                  <a:pt x="2275" y="691"/>
                                </a:cubicBezTo>
                                <a:lnTo>
                                  <a:pt x="680" y="691"/>
                                </a:lnTo>
                                <a:cubicBezTo>
                                  <a:pt x="310" y="691"/>
                                  <a:pt x="1" y="989"/>
                                  <a:pt x="1" y="1382"/>
                                </a:cubicBezTo>
                                <a:lnTo>
                                  <a:pt x="1" y="10323"/>
                                </a:lnTo>
                                <a:cubicBezTo>
                                  <a:pt x="1" y="10692"/>
                                  <a:pt x="299" y="11002"/>
                                  <a:pt x="680" y="11002"/>
                                </a:cubicBezTo>
                                <a:lnTo>
                                  <a:pt x="7216" y="11002"/>
                                </a:lnTo>
                                <a:cubicBezTo>
                                  <a:pt x="7585" y="11002"/>
                                  <a:pt x="7907" y="10704"/>
                                  <a:pt x="7907" y="10323"/>
                                </a:cubicBezTo>
                                <a:lnTo>
                                  <a:pt x="7907" y="1382"/>
                                </a:lnTo>
                                <a:cubicBezTo>
                                  <a:pt x="7907" y="989"/>
                                  <a:pt x="7609" y="691"/>
                                  <a:pt x="7228" y="691"/>
                                </a:cubicBezTo>
                                <a:lnTo>
                                  <a:pt x="5644" y="691"/>
                                </a:lnTo>
                                <a:cubicBezTo>
                                  <a:pt x="5561" y="501"/>
                                  <a:pt x="5383" y="346"/>
                                  <a:pt x="5168" y="346"/>
                                </a:cubicBezTo>
                                <a:lnTo>
                                  <a:pt x="4644" y="346"/>
                                </a:lnTo>
                                <a:cubicBezTo>
                                  <a:pt x="4478" y="144"/>
                                  <a:pt x="4228" y="1"/>
                                  <a:pt x="3954" y="1"/>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979664627" name="Google Shape;11526;p120"/>
                        <wps:cNvSpPr>
                          <a:spLocks/>
                        </wps:cNvSpPr>
                        <wps:spPr bwMode="auto">
                          <a:xfrm>
                            <a:off x="120881" y="21993"/>
                            <a:ext cx="10280" cy="10248"/>
                          </a:xfrm>
                          <a:custGeom>
                            <a:avLst/>
                            <a:gdLst>
                              <a:gd name="T0" fmla="*/ 156 w 323"/>
                              <a:gd name="T1" fmla="*/ 0 h 322"/>
                              <a:gd name="T2" fmla="*/ 1 w 323"/>
                              <a:gd name="T3" fmla="*/ 167 h 322"/>
                              <a:gd name="T4" fmla="*/ 156 w 323"/>
                              <a:gd name="T5" fmla="*/ 322 h 322"/>
                              <a:gd name="T6" fmla="*/ 322 w 323"/>
                              <a:gd name="T7" fmla="*/ 167 h 322"/>
                              <a:gd name="T8" fmla="*/ 156 w 323"/>
                              <a:gd name="T9" fmla="*/ 0 h 322"/>
                            </a:gdLst>
                            <a:ahLst/>
                            <a:cxnLst>
                              <a:cxn ang="0">
                                <a:pos x="T0" y="T1"/>
                              </a:cxn>
                              <a:cxn ang="0">
                                <a:pos x="T2" y="T3"/>
                              </a:cxn>
                              <a:cxn ang="0">
                                <a:pos x="T4" y="T5"/>
                              </a:cxn>
                              <a:cxn ang="0">
                                <a:pos x="T6" y="T7"/>
                              </a:cxn>
                              <a:cxn ang="0">
                                <a:pos x="T8" y="T9"/>
                              </a:cxn>
                            </a:cxnLst>
                            <a:rect l="0" t="0" r="r" b="b"/>
                            <a:pathLst>
                              <a:path w="323" h="322" extrusionOk="0">
                                <a:moveTo>
                                  <a:pt x="156" y="0"/>
                                </a:moveTo>
                                <a:cubicBezTo>
                                  <a:pt x="72" y="0"/>
                                  <a:pt x="1" y="72"/>
                                  <a:pt x="1" y="167"/>
                                </a:cubicBezTo>
                                <a:cubicBezTo>
                                  <a:pt x="1" y="250"/>
                                  <a:pt x="72" y="322"/>
                                  <a:pt x="156" y="322"/>
                                </a:cubicBezTo>
                                <a:cubicBezTo>
                                  <a:pt x="251" y="322"/>
                                  <a:pt x="322" y="250"/>
                                  <a:pt x="322" y="167"/>
                                </a:cubicBezTo>
                                <a:cubicBezTo>
                                  <a:pt x="322" y="72"/>
                                  <a:pt x="251" y="0"/>
                                  <a:pt x="156"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482296285" name="Google Shape;11527;p120"/>
                        <wps:cNvSpPr>
                          <a:spLocks/>
                        </wps:cNvSpPr>
                        <wps:spPr bwMode="auto">
                          <a:xfrm>
                            <a:off x="21611" y="43572"/>
                            <a:ext cx="208088" cy="273653"/>
                          </a:xfrm>
                          <a:custGeom>
                            <a:avLst/>
                            <a:gdLst>
                              <a:gd name="T0" fmla="*/ 167 w 6538"/>
                              <a:gd name="T1" fmla="*/ 1 h 8598"/>
                              <a:gd name="T2" fmla="*/ 1 w 6538"/>
                              <a:gd name="T3" fmla="*/ 168 h 8598"/>
                              <a:gd name="T4" fmla="*/ 1 w 6538"/>
                              <a:gd name="T5" fmla="*/ 8430 h 8598"/>
                              <a:gd name="T6" fmla="*/ 167 w 6538"/>
                              <a:gd name="T7" fmla="*/ 8597 h 8598"/>
                              <a:gd name="T8" fmla="*/ 6358 w 6538"/>
                              <a:gd name="T9" fmla="*/ 8597 h 8598"/>
                              <a:gd name="T10" fmla="*/ 6525 w 6538"/>
                              <a:gd name="T11" fmla="*/ 8430 h 8598"/>
                              <a:gd name="T12" fmla="*/ 6525 w 6538"/>
                              <a:gd name="T13" fmla="*/ 168 h 8598"/>
                              <a:gd name="T14" fmla="*/ 6370 w 6538"/>
                              <a:gd name="T15" fmla="*/ 13 h 8598"/>
                              <a:gd name="T16" fmla="*/ 5513 w 6538"/>
                              <a:gd name="T17" fmla="*/ 13 h 8598"/>
                              <a:gd name="T18" fmla="*/ 5346 w 6538"/>
                              <a:gd name="T19" fmla="*/ 168 h 8598"/>
                              <a:gd name="T20" fmla="*/ 5513 w 6538"/>
                              <a:gd name="T21" fmla="*/ 334 h 8598"/>
                              <a:gd name="T22" fmla="*/ 6204 w 6538"/>
                              <a:gd name="T23" fmla="*/ 334 h 8598"/>
                              <a:gd name="T24" fmla="*/ 6204 w 6538"/>
                              <a:gd name="T25" fmla="*/ 8264 h 8598"/>
                              <a:gd name="T26" fmla="*/ 334 w 6538"/>
                              <a:gd name="T27" fmla="*/ 8264 h 8598"/>
                              <a:gd name="T28" fmla="*/ 334 w 6538"/>
                              <a:gd name="T29" fmla="*/ 334 h 8598"/>
                              <a:gd name="T30" fmla="*/ 1024 w 6538"/>
                              <a:gd name="T31" fmla="*/ 334 h 8598"/>
                              <a:gd name="T32" fmla="*/ 1191 w 6538"/>
                              <a:gd name="T33" fmla="*/ 168 h 8598"/>
                              <a:gd name="T34" fmla="*/ 1024 w 6538"/>
                              <a:gd name="T35" fmla="*/ 1 h 8598"/>
                              <a:gd name="T36" fmla="*/ 167 w 6538"/>
                              <a:gd name="T37" fmla="*/ 1 h 85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6538" h="8598" extrusionOk="0">
                                <a:moveTo>
                                  <a:pt x="167" y="1"/>
                                </a:moveTo>
                                <a:cubicBezTo>
                                  <a:pt x="72" y="1"/>
                                  <a:pt x="1" y="84"/>
                                  <a:pt x="1" y="168"/>
                                </a:cubicBezTo>
                                <a:lnTo>
                                  <a:pt x="1" y="8430"/>
                                </a:lnTo>
                                <a:cubicBezTo>
                                  <a:pt x="1" y="8526"/>
                                  <a:pt x="72" y="8597"/>
                                  <a:pt x="167" y="8597"/>
                                </a:cubicBezTo>
                                <a:lnTo>
                                  <a:pt x="6358" y="8597"/>
                                </a:lnTo>
                                <a:cubicBezTo>
                                  <a:pt x="6442" y="8597"/>
                                  <a:pt x="6525" y="8526"/>
                                  <a:pt x="6525" y="8430"/>
                                </a:cubicBezTo>
                                <a:lnTo>
                                  <a:pt x="6525" y="168"/>
                                </a:lnTo>
                                <a:cubicBezTo>
                                  <a:pt x="6537" y="84"/>
                                  <a:pt x="6466" y="13"/>
                                  <a:pt x="6370" y="13"/>
                                </a:cubicBezTo>
                                <a:lnTo>
                                  <a:pt x="5513" y="13"/>
                                </a:lnTo>
                                <a:cubicBezTo>
                                  <a:pt x="5418" y="13"/>
                                  <a:pt x="5346" y="84"/>
                                  <a:pt x="5346" y="168"/>
                                </a:cubicBezTo>
                                <a:cubicBezTo>
                                  <a:pt x="5346" y="263"/>
                                  <a:pt x="5418" y="334"/>
                                  <a:pt x="5513" y="334"/>
                                </a:cubicBezTo>
                                <a:lnTo>
                                  <a:pt x="6204" y="334"/>
                                </a:lnTo>
                                <a:lnTo>
                                  <a:pt x="6204" y="8264"/>
                                </a:lnTo>
                                <a:lnTo>
                                  <a:pt x="334" y="8264"/>
                                </a:lnTo>
                                <a:lnTo>
                                  <a:pt x="334" y="334"/>
                                </a:lnTo>
                                <a:lnTo>
                                  <a:pt x="1024" y="334"/>
                                </a:lnTo>
                                <a:cubicBezTo>
                                  <a:pt x="1120" y="334"/>
                                  <a:pt x="1191" y="263"/>
                                  <a:pt x="1191" y="168"/>
                                </a:cubicBezTo>
                                <a:cubicBezTo>
                                  <a:pt x="1191" y="84"/>
                                  <a:pt x="1120" y="1"/>
                                  <a:pt x="1024" y="1"/>
                                </a:cubicBezTo>
                                <a:lnTo>
                                  <a:pt x="167"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48352495" name="Google Shape;11528;p120"/>
                        <wps:cNvSpPr>
                          <a:spLocks/>
                        </wps:cNvSpPr>
                        <wps:spPr bwMode="auto">
                          <a:xfrm>
                            <a:off x="54966" y="153090"/>
                            <a:ext cx="32241" cy="32241"/>
                          </a:xfrm>
                          <a:custGeom>
                            <a:avLst/>
                            <a:gdLst>
                              <a:gd name="T0" fmla="*/ 500 w 1013"/>
                              <a:gd name="T1" fmla="*/ 346 h 1013"/>
                              <a:gd name="T2" fmla="*/ 679 w 1013"/>
                              <a:gd name="T3" fmla="*/ 525 h 1013"/>
                              <a:gd name="T4" fmla="*/ 500 w 1013"/>
                              <a:gd name="T5" fmla="*/ 703 h 1013"/>
                              <a:gd name="T6" fmla="*/ 322 w 1013"/>
                              <a:gd name="T7" fmla="*/ 525 h 1013"/>
                              <a:gd name="T8" fmla="*/ 500 w 1013"/>
                              <a:gd name="T9" fmla="*/ 346 h 1013"/>
                              <a:gd name="T10" fmla="*/ 500 w 1013"/>
                              <a:gd name="T11" fmla="*/ 1 h 1013"/>
                              <a:gd name="T12" fmla="*/ 0 w 1013"/>
                              <a:gd name="T13" fmla="*/ 513 h 1013"/>
                              <a:gd name="T14" fmla="*/ 500 w 1013"/>
                              <a:gd name="T15" fmla="*/ 1013 h 1013"/>
                              <a:gd name="T16" fmla="*/ 1012 w 1013"/>
                              <a:gd name="T17" fmla="*/ 513 h 1013"/>
                              <a:gd name="T18" fmla="*/ 500 w 1013"/>
                              <a:gd name="T19" fmla="*/ 1 h 10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13" h="1013" extrusionOk="0">
                                <a:moveTo>
                                  <a:pt x="500" y="346"/>
                                </a:moveTo>
                                <a:cubicBezTo>
                                  <a:pt x="608" y="346"/>
                                  <a:pt x="679" y="441"/>
                                  <a:pt x="679" y="525"/>
                                </a:cubicBezTo>
                                <a:cubicBezTo>
                                  <a:pt x="703" y="620"/>
                                  <a:pt x="608" y="703"/>
                                  <a:pt x="500" y="703"/>
                                </a:cubicBezTo>
                                <a:cubicBezTo>
                                  <a:pt x="405" y="703"/>
                                  <a:pt x="322" y="620"/>
                                  <a:pt x="322" y="525"/>
                                </a:cubicBezTo>
                                <a:cubicBezTo>
                                  <a:pt x="322" y="417"/>
                                  <a:pt x="417" y="346"/>
                                  <a:pt x="500" y="346"/>
                                </a:cubicBezTo>
                                <a:close/>
                                <a:moveTo>
                                  <a:pt x="500" y="1"/>
                                </a:moveTo>
                                <a:cubicBezTo>
                                  <a:pt x="227" y="1"/>
                                  <a:pt x="0" y="227"/>
                                  <a:pt x="0" y="513"/>
                                </a:cubicBezTo>
                                <a:cubicBezTo>
                                  <a:pt x="0" y="787"/>
                                  <a:pt x="227" y="1013"/>
                                  <a:pt x="500" y="1013"/>
                                </a:cubicBezTo>
                                <a:cubicBezTo>
                                  <a:pt x="786" y="1013"/>
                                  <a:pt x="1012" y="787"/>
                                  <a:pt x="1012" y="513"/>
                                </a:cubicBezTo>
                                <a:cubicBezTo>
                                  <a:pt x="1012" y="227"/>
                                  <a:pt x="786" y="1"/>
                                  <a:pt x="500" y="1"/>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883482877" name="Google Shape;11529;p120"/>
                        <wps:cNvSpPr>
                          <a:spLocks/>
                        </wps:cNvSpPr>
                        <wps:spPr bwMode="auto">
                          <a:xfrm>
                            <a:off x="54966" y="202359"/>
                            <a:ext cx="32241" cy="32241"/>
                          </a:xfrm>
                          <a:custGeom>
                            <a:avLst/>
                            <a:gdLst>
                              <a:gd name="T0" fmla="*/ 500 w 1013"/>
                              <a:gd name="T1" fmla="*/ 346 h 1013"/>
                              <a:gd name="T2" fmla="*/ 679 w 1013"/>
                              <a:gd name="T3" fmla="*/ 524 h 1013"/>
                              <a:gd name="T4" fmla="*/ 500 w 1013"/>
                              <a:gd name="T5" fmla="*/ 703 h 1013"/>
                              <a:gd name="T6" fmla="*/ 322 w 1013"/>
                              <a:gd name="T7" fmla="*/ 524 h 1013"/>
                              <a:gd name="T8" fmla="*/ 500 w 1013"/>
                              <a:gd name="T9" fmla="*/ 346 h 1013"/>
                              <a:gd name="T10" fmla="*/ 500 w 1013"/>
                              <a:gd name="T11" fmla="*/ 1 h 1013"/>
                              <a:gd name="T12" fmla="*/ 0 w 1013"/>
                              <a:gd name="T13" fmla="*/ 513 h 1013"/>
                              <a:gd name="T14" fmla="*/ 500 w 1013"/>
                              <a:gd name="T15" fmla="*/ 1013 h 1013"/>
                              <a:gd name="T16" fmla="*/ 1012 w 1013"/>
                              <a:gd name="T17" fmla="*/ 513 h 1013"/>
                              <a:gd name="T18" fmla="*/ 500 w 1013"/>
                              <a:gd name="T19" fmla="*/ 1 h 10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13" h="1013" extrusionOk="0">
                                <a:moveTo>
                                  <a:pt x="500" y="346"/>
                                </a:moveTo>
                                <a:cubicBezTo>
                                  <a:pt x="608" y="346"/>
                                  <a:pt x="679" y="441"/>
                                  <a:pt x="679" y="524"/>
                                </a:cubicBezTo>
                                <a:cubicBezTo>
                                  <a:pt x="679" y="608"/>
                                  <a:pt x="608" y="703"/>
                                  <a:pt x="500" y="703"/>
                                </a:cubicBezTo>
                                <a:cubicBezTo>
                                  <a:pt x="405" y="703"/>
                                  <a:pt x="322" y="608"/>
                                  <a:pt x="322" y="524"/>
                                </a:cubicBezTo>
                                <a:cubicBezTo>
                                  <a:pt x="322" y="441"/>
                                  <a:pt x="417" y="346"/>
                                  <a:pt x="500" y="346"/>
                                </a:cubicBezTo>
                                <a:close/>
                                <a:moveTo>
                                  <a:pt x="500" y="1"/>
                                </a:moveTo>
                                <a:cubicBezTo>
                                  <a:pt x="227" y="1"/>
                                  <a:pt x="0" y="227"/>
                                  <a:pt x="0" y="513"/>
                                </a:cubicBezTo>
                                <a:cubicBezTo>
                                  <a:pt x="0" y="786"/>
                                  <a:pt x="227" y="1013"/>
                                  <a:pt x="500" y="1013"/>
                                </a:cubicBezTo>
                                <a:cubicBezTo>
                                  <a:pt x="786" y="1013"/>
                                  <a:pt x="1012" y="786"/>
                                  <a:pt x="1012" y="513"/>
                                </a:cubicBezTo>
                                <a:cubicBezTo>
                                  <a:pt x="1012" y="227"/>
                                  <a:pt x="786" y="1"/>
                                  <a:pt x="500" y="1"/>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02636504" name="Google Shape;11530;p120"/>
                        <wps:cNvSpPr>
                          <a:spLocks/>
                        </wps:cNvSpPr>
                        <wps:spPr bwMode="auto">
                          <a:xfrm>
                            <a:off x="54966" y="252392"/>
                            <a:ext cx="32241" cy="31859"/>
                          </a:xfrm>
                          <a:custGeom>
                            <a:avLst/>
                            <a:gdLst>
                              <a:gd name="T0" fmla="*/ 500 w 1013"/>
                              <a:gd name="T1" fmla="*/ 322 h 1001"/>
                              <a:gd name="T2" fmla="*/ 679 w 1013"/>
                              <a:gd name="T3" fmla="*/ 500 h 1001"/>
                              <a:gd name="T4" fmla="*/ 500 w 1013"/>
                              <a:gd name="T5" fmla="*/ 679 h 1001"/>
                              <a:gd name="T6" fmla="*/ 322 w 1013"/>
                              <a:gd name="T7" fmla="*/ 500 h 1001"/>
                              <a:gd name="T8" fmla="*/ 500 w 1013"/>
                              <a:gd name="T9" fmla="*/ 322 h 1001"/>
                              <a:gd name="T10" fmla="*/ 500 w 1013"/>
                              <a:gd name="T11" fmla="*/ 0 h 1001"/>
                              <a:gd name="T12" fmla="*/ 0 w 1013"/>
                              <a:gd name="T13" fmla="*/ 500 h 1001"/>
                              <a:gd name="T14" fmla="*/ 500 w 1013"/>
                              <a:gd name="T15" fmla="*/ 1000 h 1001"/>
                              <a:gd name="T16" fmla="*/ 1012 w 1013"/>
                              <a:gd name="T17" fmla="*/ 500 h 1001"/>
                              <a:gd name="T18" fmla="*/ 500 w 1013"/>
                              <a:gd name="T19" fmla="*/ 0 h 10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013" h="1001" extrusionOk="0">
                                <a:moveTo>
                                  <a:pt x="500" y="322"/>
                                </a:moveTo>
                                <a:cubicBezTo>
                                  <a:pt x="608" y="322"/>
                                  <a:pt x="679" y="417"/>
                                  <a:pt x="679" y="500"/>
                                </a:cubicBezTo>
                                <a:cubicBezTo>
                                  <a:pt x="703" y="596"/>
                                  <a:pt x="608" y="679"/>
                                  <a:pt x="500" y="679"/>
                                </a:cubicBezTo>
                                <a:cubicBezTo>
                                  <a:pt x="405" y="679"/>
                                  <a:pt x="322" y="584"/>
                                  <a:pt x="322" y="500"/>
                                </a:cubicBezTo>
                                <a:cubicBezTo>
                                  <a:pt x="322" y="393"/>
                                  <a:pt x="417" y="322"/>
                                  <a:pt x="500" y="322"/>
                                </a:cubicBezTo>
                                <a:close/>
                                <a:moveTo>
                                  <a:pt x="500" y="0"/>
                                </a:moveTo>
                                <a:cubicBezTo>
                                  <a:pt x="227" y="0"/>
                                  <a:pt x="0" y="215"/>
                                  <a:pt x="0" y="500"/>
                                </a:cubicBezTo>
                                <a:cubicBezTo>
                                  <a:pt x="0" y="786"/>
                                  <a:pt x="227" y="1000"/>
                                  <a:pt x="500" y="1000"/>
                                </a:cubicBezTo>
                                <a:cubicBezTo>
                                  <a:pt x="786" y="1000"/>
                                  <a:pt x="1012" y="786"/>
                                  <a:pt x="1012" y="500"/>
                                </a:cubicBezTo>
                                <a:cubicBezTo>
                                  <a:pt x="1012" y="215"/>
                                  <a:pt x="786" y="0"/>
                                  <a:pt x="500" y="0"/>
                                </a:cubicBez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141237602" name="Google Shape;11531;p120"/>
                        <wps:cNvSpPr>
                          <a:spLocks/>
                        </wps:cNvSpPr>
                        <wps:spPr bwMode="auto">
                          <a:xfrm>
                            <a:off x="98920" y="153090"/>
                            <a:ext cx="59899" cy="10662"/>
                          </a:xfrm>
                          <a:custGeom>
                            <a:avLst/>
                            <a:gdLst>
                              <a:gd name="T0" fmla="*/ 167 w 1882"/>
                              <a:gd name="T1" fmla="*/ 1 h 335"/>
                              <a:gd name="T2" fmla="*/ 0 w 1882"/>
                              <a:gd name="T3" fmla="*/ 167 h 335"/>
                              <a:gd name="T4" fmla="*/ 167 w 1882"/>
                              <a:gd name="T5" fmla="*/ 334 h 335"/>
                              <a:gd name="T6" fmla="*/ 1715 w 1882"/>
                              <a:gd name="T7" fmla="*/ 334 h 335"/>
                              <a:gd name="T8" fmla="*/ 1882 w 1882"/>
                              <a:gd name="T9" fmla="*/ 167 h 335"/>
                              <a:gd name="T10" fmla="*/ 1715 w 1882"/>
                              <a:gd name="T11" fmla="*/ 1 h 335"/>
                              <a:gd name="T12" fmla="*/ 167 w 1882"/>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1882" h="335" extrusionOk="0">
                                <a:moveTo>
                                  <a:pt x="167" y="1"/>
                                </a:moveTo>
                                <a:cubicBezTo>
                                  <a:pt x="72" y="1"/>
                                  <a:pt x="0" y="72"/>
                                  <a:pt x="0" y="167"/>
                                </a:cubicBezTo>
                                <a:cubicBezTo>
                                  <a:pt x="0" y="263"/>
                                  <a:pt x="72" y="334"/>
                                  <a:pt x="167" y="334"/>
                                </a:cubicBezTo>
                                <a:lnTo>
                                  <a:pt x="1715" y="334"/>
                                </a:lnTo>
                                <a:cubicBezTo>
                                  <a:pt x="1798" y="334"/>
                                  <a:pt x="1882" y="263"/>
                                  <a:pt x="1882" y="167"/>
                                </a:cubicBezTo>
                                <a:cubicBezTo>
                                  <a:pt x="1882" y="72"/>
                                  <a:pt x="1798" y="1"/>
                                  <a:pt x="1715" y="1"/>
                                </a:cubicBezTo>
                                <a:lnTo>
                                  <a:pt x="167"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007282307" name="Google Shape;11532;p120"/>
                        <wps:cNvSpPr>
                          <a:spLocks/>
                        </wps:cNvSpPr>
                        <wps:spPr bwMode="auto">
                          <a:xfrm>
                            <a:off x="98920" y="175465"/>
                            <a:ext cx="98188" cy="10630"/>
                          </a:xfrm>
                          <a:custGeom>
                            <a:avLst/>
                            <a:gdLst>
                              <a:gd name="T0" fmla="*/ 167 w 3085"/>
                              <a:gd name="T1" fmla="*/ 0 h 334"/>
                              <a:gd name="T2" fmla="*/ 0 w 3085"/>
                              <a:gd name="T3" fmla="*/ 167 h 334"/>
                              <a:gd name="T4" fmla="*/ 167 w 3085"/>
                              <a:gd name="T5" fmla="*/ 334 h 334"/>
                              <a:gd name="T6" fmla="*/ 2917 w 3085"/>
                              <a:gd name="T7" fmla="*/ 334 h 334"/>
                              <a:gd name="T8" fmla="*/ 3084 w 3085"/>
                              <a:gd name="T9" fmla="*/ 167 h 334"/>
                              <a:gd name="T10" fmla="*/ 2917 w 3085"/>
                              <a:gd name="T11" fmla="*/ 0 h 334"/>
                              <a:gd name="T12" fmla="*/ 167 w 3085"/>
                              <a:gd name="T13" fmla="*/ 0 h 334"/>
                            </a:gdLst>
                            <a:ahLst/>
                            <a:cxnLst>
                              <a:cxn ang="0">
                                <a:pos x="T0" y="T1"/>
                              </a:cxn>
                              <a:cxn ang="0">
                                <a:pos x="T2" y="T3"/>
                              </a:cxn>
                              <a:cxn ang="0">
                                <a:pos x="T4" y="T5"/>
                              </a:cxn>
                              <a:cxn ang="0">
                                <a:pos x="T6" y="T7"/>
                              </a:cxn>
                              <a:cxn ang="0">
                                <a:pos x="T8" y="T9"/>
                              </a:cxn>
                              <a:cxn ang="0">
                                <a:pos x="T10" y="T11"/>
                              </a:cxn>
                              <a:cxn ang="0">
                                <a:pos x="T12" y="T13"/>
                              </a:cxn>
                            </a:cxnLst>
                            <a:rect l="0" t="0" r="r" b="b"/>
                            <a:pathLst>
                              <a:path w="3085" h="334" extrusionOk="0">
                                <a:moveTo>
                                  <a:pt x="167" y="0"/>
                                </a:moveTo>
                                <a:cubicBezTo>
                                  <a:pt x="72" y="0"/>
                                  <a:pt x="0" y="72"/>
                                  <a:pt x="0" y="167"/>
                                </a:cubicBezTo>
                                <a:cubicBezTo>
                                  <a:pt x="0" y="250"/>
                                  <a:pt x="72" y="334"/>
                                  <a:pt x="167" y="334"/>
                                </a:cubicBezTo>
                                <a:lnTo>
                                  <a:pt x="2917" y="334"/>
                                </a:lnTo>
                                <a:cubicBezTo>
                                  <a:pt x="3013" y="334"/>
                                  <a:pt x="3084" y="250"/>
                                  <a:pt x="3084" y="167"/>
                                </a:cubicBezTo>
                                <a:cubicBezTo>
                                  <a:pt x="3084" y="72"/>
                                  <a:pt x="3013" y="0"/>
                                  <a:pt x="2917" y="0"/>
                                </a:cubicBezTo>
                                <a:lnTo>
                                  <a:pt x="167"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663100961" name="Google Shape;11533;p120"/>
                        <wps:cNvSpPr>
                          <a:spLocks/>
                        </wps:cNvSpPr>
                        <wps:spPr bwMode="auto">
                          <a:xfrm>
                            <a:off x="98920" y="202359"/>
                            <a:ext cx="59899" cy="10630"/>
                          </a:xfrm>
                          <a:custGeom>
                            <a:avLst/>
                            <a:gdLst>
                              <a:gd name="T0" fmla="*/ 167 w 1882"/>
                              <a:gd name="T1" fmla="*/ 1 h 334"/>
                              <a:gd name="T2" fmla="*/ 0 w 1882"/>
                              <a:gd name="T3" fmla="*/ 167 h 334"/>
                              <a:gd name="T4" fmla="*/ 167 w 1882"/>
                              <a:gd name="T5" fmla="*/ 334 h 334"/>
                              <a:gd name="T6" fmla="*/ 1715 w 1882"/>
                              <a:gd name="T7" fmla="*/ 334 h 334"/>
                              <a:gd name="T8" fmla="*/ 1882 w 1882"/>
                              <a:gd name="T9" fmla="*/ 167 h 334"/>
                              <a:gd name="T10" fmla="*/ 1715 w 1882"/>
                              <a:gd name="T11" fmla="*/ 1 h 334"/>
                              <a:gd name="T12" fmla="*/ 167 w 1882"/>
                              <a:gd name="T13" fmla="*/ 1 h 334"/>
                            </a:gdLst>
                            <a:ahLst/>
                            <a:cxnLst>
                              <a:cxn ang="0">
                                <a:pos x="T0" y="T1"/>
                              </a:cxn>
                              <a:cxn ang="0">
                                <a:pos x="T2" y="T3"/>
                              </a:cxn>
                              <a:cxn ang="0">
                                <a:pos x="T4" y="T5"/>
                              </a:cxn>
                              <a:cxn ang="0">
                                <a:pos x="T6" y="T7"/>
                              </a:cxn>
                              <a:cxn ang="0">
                                <a:pos x="T8" y="T9"/>
                              </a:cxn>
                              <a:cxn ang="0">
                                <a:pos x="T10" y="T11"/>
                              </a:cxn>
                              <a:cxn ang="0">
                                <a:pos x="T12" y="T13"/>
                              </a:cxn>
                            </a:cxnLst>
                            <a:rect l="0" t="0" r="r" b="b"/>
                            <a:pathLst>
                              <a:path w="1882" h="334" extrusionOk="0">
                                <a:moveTo>
                                  <a:pt x="167" y="1"/>
                                </a:moveTo>
                                <a:cubicBezTo>
                                  <a:pt x="72" y="1"/>
                                  <a:pt x="0" y="84"/>
                                  <a:pt x="0" y="167"/>
                                </a:cubicBezTo>
                                <a:cubicBezTo>
                                  <a:pt x="0" y="263"/>
                                  <a:pt x="72" y="334"/>
                                  <a:pt x="167" y="334"/>
                                </a:cubicBezTo>
                                <a:lnTo>
                                  <a:pt x="1715" y="334"/>
                                </a:lnTo>
                                <a:cubicBezTo>
                                  <a:pt x="1798" y="334"/>
                                  <a:pt x="1882" y="263"/>
                                  <a:pt x="1882" y="167"/>
                                </a:cubicBezTo>
                                <a:cubicBezTo>
                                  <a:pt x="1882" y="84"/>
                                  <a:pt x="1798" y="1"/>
                                  <a:pt x="1715" y="1"/>
                                </a:cubicBezTo>
                                <a:lnTo>
                                  <a:pt x="167"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496118136" name="Google Shape;11534;p120"/>
                        <wps:cNvSpPr>
                          <a:spLocks/>
                        </wps:cNvSpPr>
                        <wps:spPr bwMode="auto">
                          <a:xfrm>
                            <a:off x="98920" y="224734"/>
                            <a:ext cx="98188" cy="10630"/>
                          </a:xfrm>
                          <a:custGeom>
                            <a:avLst/>
                            <a:gdLst>
                              <a:gd name="T0" fmla="*/ 167 w 3085"/>
                              <a:gd name="T1" fmla="*/ 0 h 334"/>
                              <a:gd name="T2" fmla="*/ 0 w 3085"/>
                              <a:gd name="T3" fmla="*/ 167 h 334"/>
                              <a:gd name="T4" fmla="*/ 167 w 3085"/>
                              <a:gd name="T5" fmla="*/ 333 h 334"/>
                              <a:gd name="T6" fmla="*/ 2917 w 3085"/>
                              <a:gd name="T7" fmla="*/ 333 h 334"/>
                              <a:gd name="T8" fmla="*/ 3084 w 3085"/>
                              <a:gd name="T9" fmla="*/ 167 h 334"/>
                              <a:gd name="T10" fmla="*/ 2917 w 3085"/>
                              <a:gd name="T11" fmla="*/ 0 h 334"/>
                              <a:gd name="T12" fmla="*/ 167 w 3085"/>
                              <a:gd name="T13" fmla="*/ 0 h 334"/>
                            </a:gdLst>
                            <a:ahLst/>
                            <a:cxnLst>
                              <a:cxn ang="0">
                                <a:pos x="T0" y="T1"/>
                              </a:cxn>
                              <a:cxn ang="0">
                                <a:pos x="T2" y="T3"/>
                              </a:cxn>
                              <a:cxn ang="0">
                                <a:pos x="T4" y="T5"/>
                              </a:cxn>
                              <a:cxn ang="0">
                                <a:pos x="T6" y="T7"/>
                              </a:cxn>
                              <a:cxn ang="0">
                                <a:pos x="T8" y="T9"/>
                              </a:cxn>
                              <a:cxn ang="0">
                                <a:pos x="T10" y="T11"/>
                              </a:cxn>
                              <a:cxn ang="0">
                                <a:pos x="T12" y="T13"/>
                              </a:cxn>
                            </a:cxnLst>
                            <a:rect l="0" t="0" r="r" b="b"/>
                            <a:pathLst>
                              <a:path w="3085" h="334" extrusionOk="0">
                                <a:moveTo>
                                  <a:pt x="167" y="0"/>
                                </a:moveTo>
                                <a:cubicBezTo>
                                  <a:pt x="72" y="0"/>
                                  <a:pt x="0" y="71"/>
                                  <a:pt x="0" y="167"/>
                                </a:cubicBezTo>
                                <a:cubicBezTo>
                                  <a:pt x="0" y="250"/>
                                  <a:pt x="72" y="333"/>
                                  <a:pt x="167" y="333"/>
                                </a:cubicBezTo>
                                <a:lnTo>
                                  <a:pt x="2917" y="333"/>
                                </a:lnTo>
                                <a:cubicBezTo>
                                  <a:pt x="3013" y="333"/>
                                  <a:pt x="3084" y="250"/>
                                  <a:pt x="3084" y="167"/>
                                </a:cubicBezTo>
                                <a:cubicBezTo>
                                  <a:pt x="3084" y="71"/>
                                  <a:pt x="3013" y="0"/>
                                  <a:pt x="2917" y="0"/>
                                </a:cubicBezTo>
                                <a:lnTo>
                                  <a:pt x="167"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99237794" name="Google Shape;11535;p120"/>
                        <wps:cNvSpPr>
                          <a:spLocks/>
                        </wps:cNvSpPr>
                        <wps:spPr bwMode="auto">
                          <a:xfrm>
                            <a:off x="98920" y="252392"/>
                            <a:ext cx="59899" cy="10248"/>
                          </a:xfrm>
                          <a:custGeom>
                            <a:avLst/>
                            <a:gdLst>
                              <a:gd name="T0" fmla="*/ 167 w 1882"/>
                              <a:gd name="T1" fmla="*/ 0 h 322"/>
                              <a:gd name="T2" fmla="*/ 0 w 1882"/>
                              <a:gd name="T3" fmla="*/ 155 h 322"/>
                              <a:gd name="T4" fmla="*/ 167 w 1882"/>
                              <a:gd name="T5" fmla="*/ 322 h 322"/>
                              <a:gd name="T6" fmla="*/ 1715 w 1882"/>
                              <a:gd name="T7" fmla="*/ 322 h 322"/>
                              <a:gd name="T8" fmla="*/ 1882 w 1882"/>
                              <a:gd name="T9" fmla="*/ 155 h 322"/>
                              <a:gd name="T10" fmla="*/ 1715 w 1882"/>
                              <a:gd name="T11" fmla="*/ 0 h 322"/>
                              <a:gd name="T12" fmla="*/ 167 w 1882"/>
                              <a:gd name="T13" fmla="*/ 0 h 322"/>
                            </a:gdLst>
                            <a:ahLst/>
                            <a:cxnLst>
                              <a:cxn ang="0">
                                <a:pos x="T0" y="T1"/>
                              </a:cxn>
                              <a:cxn ang="0">
                                <a:pos x="T2" y="T3"/>
                              </a:cxn>
                              <a:cxn ang="0">
                                <a:pos x="T4" y="T5"/>
                              </a:cxn>
                              <a:cxn ang="0">
                                <a:pos x="T6" y="T7"/>
                              </a:cxn>
                              <a:cxn ang="0">
                                <a:pos x="T8" y="T9"/>
                              </a:cxn>
                              <a:cxn ang="0">
                                <a:pos x="T10" y="T11"/>
                              </a:cxn>
                              <a:cxn ang="0">
                                <a:pos x="T12" y="T13"/>
                              </a:cxn>
                            </a:cxnLst>
                            <a:rect l="0" t="0" r="r" b="b"/>
                            <a:pathLst>
                              <a:path w="1882" h="322" extrusionOk="0">
                                <a:moveTo>
                                  <a:pt x="167" y="0"/>
                                </a:moveTo>
                                <a:cubicBezTo>
                                  <a:pt x="72" y="0"/>
                                  <a:pt x="0" y="72"/>
                                  <a:pt x="0" y="155"/>
                                </a:cubicBezTo>
                                <a:cubicBezTo>
                                  <a:pt x="0" y="250"/>
                                  <a:pt x="72" y="322"/>
                                  <a:pt x="167" y="322"/>
                                </a:cubicBezTo>
                                <a:lnTo>
                                  <a:pt x="1715" y="322"/>
                                </a:lnTo>
                                <a:cubicBezTo>
                                  <a:pt x="1798" y="322"/>
                                  <a:pt x="1882" y="250"/>
                                  <a:pt x="1882" y="155"/>
                                </a:cubicBezTo>
                                <a:cubicBezTo>
                                  <a:pt x="1882" y="72"/>
                                  <a:pt x="1798" y="0"/>
                                  <a:pt x="1715" y="0"/>
                                </a:cubicBezTo>
                                <a:lnTo>
                                  <a:pt x="167"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36681174" name="Google Shape;11536;p120"/>
                        <wps:cNvSpPr>
                          <a:spLocks/>
                        </wps:cNvSpPr>
                        <wps:spPr bwMode="auto">
                          <a:xfrm>
                            <a:off x="98920" y="273971"/>
                            <a:ext cx="98188" cy="10662"/>
                          </a:xfrm>
                          <a:custGeom>
                            <a:avLst/>
                            <a:gdLst>
                              <a:gd name="T0" fmla="*/ 167 w 3085"/>
                              <a:gd name="T1" fmla="*/ 1 h 335"/>
                              <a:gd name="T2" fmla="*/ 0 w 3085"/>
                              <a:gd name="T3" fmla="*/ 168 h 335"/>
                              <a:gd name="T4" fmla="*/ 167 w 3085"/>
                              <a:gd name="T5" fmla="*/ 334 h 335"/>
                              <a:gd name="T6" fmla="*/ 2917 w 3085"/>
                              <a:gd name="T7" fmla="*/ 334 h 335"/>
                              <a:gd name="T8" fmla="*/ 3084 w 3085"/>
                              <a:gd name="T9" fmla="*/ 168 h 335"/>
                              <a:gd name="T10" fmla="*/ 2917 w 3085"/>
                              <a:gd name="T11" fmla="*/ 1 h 335"/>
                              <a:gd name="T12" fmla="*/ 167 w 3085"/>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3085" h="335" extrusionOk="0">
                                <a:moveTo>
                                  <a:pt x="167" y="1"/>
                                </a:moveTo>
                                <a:cubicBezTo>
                                  <a:pt x="72" y="1"/>
                                  <a:pt x="0" y="72"/>
                                  <a:pt x="0" y="168"/>
                                </a:cubicBezTo>
                                <a:cubicBezTo>
                                  <a:pt x="0" y="251"/>
                                  <a:pt x="72" y="334"/>
                                  <a:pt x="167" y="334"/>
                                </a:cubicBezTo>
                                <a:lnTo>
                                  <a:pt x="2917" y="334"/>
                                </a:lnTo>
                                <a:cubicBezTo>
                                  <a:pt x="3013" y="334"/>
                                  <a:pt x="3084" y="251"/>
                                  <a:pt x="3084" y="168"/>
                                </a:cubicBezTo>
                                <a:cubicBezTo>
                                  <a:pt x="3084" y="72"/>
                                  <a:pt x="3013" y="1"/>
                                  <a:pt x="2917" y="1"/>
                                </a:cubicBezTo>
                                <a:lnTo>
                                  <a:pt x="167"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2063926107" name="Google Shape;11537;p120"/>
                        <wps:cNvSpPr>
                          <a:spLocks/>
                        </wps:cNvSpPr>
                        <wps:spPr bwMode="auto">
                          <a:xfrm>
                            <a:off x="98920" y="71261"/>
                            <a:ext cx="98188" cy="10630"/>
                          </a:xfrm>
                          <a:custGeom>
                            <a:avLst/>
                            <a:gdLst>
                              <a:gd name="T0" fmla="*/ 167 w 3085"/>
                              <a:gd name="T1" fmla="*/ 0 h 334"/>
                              <a:gd name="T2" fmla="*/ 0 w 3085"/>
                              <a:gd name="T3" fmla="*/ 167 h 334"/>
                              <a:gd name="T4" fmla="*/ 167 w 3085"/>
                              <a:gd name="T5" fmla="*/ 333 h 334"/>
                              <a:gd name="T6" fmla="*/ 2917 w 3085"/>
                              <a:gd name="T7" fmla="*/ 333 h 334"/>
                              <a:gd name="T8" fmla="*/ 3084 w 3085"/>
                              <a:gd name="T9" fmla="*/ 167 h 334"/>
                              <a:gd name="T10" fmla="*/ 2917 w 3085"/>
                              <a:gd name="T11" fmla="*/ 0 h 334"/>
                              <a:gd name="T12" fmla="*/ 167 w 3085"/>
                              <a:gd name="T13" fmla="*/ 0 h 334"/>
                            </a:gdLst>
                            <a:ahLst/>
                            <a:cxnLst>
                              <a:cxn ang="0">
                                <a:pos x="T0" y="T1"/>
                              </a:cxn>
                              <a:cxn ang="0">
                                <a:pos x="T2" y="T3"/>
                              </a:cxn>
                              <a:cxn ang="0">
                                <a:pos x="T4" y="T5"/>
                              </a:cxn>
                              <a:cxn ang="0">
                                <a:pos x="T6" y="T7"/>
                              </a:cxn>
                              <a:cxn ang="0">
                                <a:pos x="T8" y="T9"/>
                              </a:cxn>
                              <a:cxn ang="0">
                                <a:pos x="T10" y="T11"/>
                              </a:cxn>
                              <a:cxn ang="0">
                                <a:pos x="T12" y="T13"/>
                              </a:cxn>
                            </a:cxnLst>
                            <a:rect l="0" t="0" r="r" b="b"/>
                            <a:pathLst>
                              <a:path w="3085" h="334" extrusionOk="0">
                                <a:moveTo>
                                  <a:pt x="167" y="0"/>
                                </a:moveTo>
                                <a:cubicBezTo>
                                  <a:pt x="72" y="0"/>
                                  <a:pt x="0" y="71"/>
                                  <a:pt x="0" y="167"/>
                                </a:cubicBezTo>
                                <a:cubicBezTo>
                                  <a:pt x="0" y="250"/>
                                  <a:pt x="72" y="333"/>
                                  <a:pt x="167" y="333"/>
                                </a:cubicBezTo>
                                <a:lnTo>
                                  <a:pt x="2917" y="333"/>
                                </a:lnTo>
                                <a:cubicBezTo>
                                  <a:pt x="3013" y="333"/>
                                  <a:pt x="3084" y="250"/>
                                  <a:pt x="3084" y="167"/>
                                </a:cubicBezTo>
                                <a:cubicBezTo>
                                  <a:pt x="3084" y="71"/>
                                  <a:pt x="3013" y="0"/>
                                  <a:pt x="2917" y="0"/>
                                </a:cubicBezTo>
                                <a:lnTo>
                                  <a:pt x="167"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378159645" name="Google Shape;11538;p120"/>
                        <wps:cNvSpPr>
                          <a:spLocks/>
                        </wps:cNvSpPr>
                        <wps:spPr bwMode="auto">
                          <a:xfrm>
                            <a:off x="54966" y="120499"/>
                            <a:ext cx="142142" cy="10662"/>
                          </a:xfrm>
                          <a:custGeom>
                            <a:avLst/>
                            <a:gdLst>
                              <a:gd name="T0" fmla="*/ 155 w 4466"/>
                              <a:gd name="T1" fmla="*/ 1 h 335"/>
                              <a:gd name="T2" fmla="*/ 0 w 4466"/>
                              <a:gd name="T3" fmla="*/ 168 h 335"/>
                              <a:gd name="T4" fmla="*/ 155 w 4466"/>
                              <a:gd name="T5" fmla="*/ 334 h 335"/>
                              <a:gd name="T6" fmla="*/ 4298 w 4466"/>
                              <a:gd name="T7" fmla="*/ 334 h 335"/>
                              <a:gd name="T8" fmla="*/ 4465 w 4466"/>
                              <a:gd name="T9" fmla="*/ 168 h 335"/>
                              <a:gd name="T10" fmla="*/ 4298 w 4466"/>
                              <a:gd name="T11" fmla="*/ 1 h 335"/>
                              <a:gd name="T12" fmla="*/ 155 w 4466"/>
                              <a:gd name="T13" fmla="*/ 1 h 335"/>
                            </a:gdLst>
                            <a:ahLst/>
                            <a:cxnLst>
                              <a:cxn ang="0">
                                <a:pos x="T0" y="T1"/>
                              </a:cxn>
                              <a:cxn ang="0">
                                <a:pos x="T2" y="T3"/>
                              </a:cxn>
                              <a:cxn ang="0">
                                <a:pos x="T4" y="T5"/>
                              </a:cxn>
                              <a:cxn ang="0">
                                <a:pos x="T6" y="T7"/>
                              </a:cxn>
                              <a:cxn ang="0">
                                <a:pos x="T8" y="T9"/>
                              </a:cxn>
                              <a:cxn ang="0">
                                <a:pos x="T10" y="T11"/>
                              </a:cxn>
                              <a:cxn ang="0">
                                <a:pos x="T12" y="T13"/>
                              </a:cxn>
                            </a:cxnLst>
                            <a:rect l="0" t="0" r="r" b="b"/>
                            <a:pathLst>
                              <a:path w="4466" h="335" extrusionOk="0">
                                <a:moveTo>
                                  <a:pt x="155" y="1"/>
                                </a:moveTo>
                                <a:cubicBezTo>
                                  <a:pt x="72" y="1"/>
                                  <a:pt x="0" y="72"/>
                                  <a:pt x="0" y="168"/>
                                </a:cubicBezTo>
                                <a:cubicBezTo>
                                  <a:pt x="0" y="251"/>
                                  <a:pt x="72" y="334"/>
                                  <a:pt x="155" y="334"/>
                                </a:cubicBezTo>
                                <a:lnTo>
                                  <a:pt x="4298" y="334"/>
                                </a:lnTo>
                                <a:cubicBezTo>
                                  <a:pt x="4394" y="334"/>
                                  <a:pt x="4465" y="251"/>
                                  <a:pt x="4465" y="168"/>
                                </a:cubicBezTo>
                                <a:cubicBezTo>
                                  <a:pt x="4465" y="72"/>
                                  <a:pt x="4394" y="1"/>
                                  <a:pt x="4298" y="1"/>
                                </a:cubicBezTo>
                                <a:lnTo>
                                  <a:pt x="155"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791981174" name="Google Shape;11539;p120"/>
                        <wps:cNvSpPr>
                          <a:spLocks/>
                        </wps:cNvSpPr>
                        <wps:spPr bwMode="auto">
                          <a:xfrm>
                            <a:off x="98920" y="93222"/>
                            <a:ext cx="26926" cy="10280"/>
                          </a:xfrm>
                          <a:custGeom>
                            <a:avLst/>
                            <a:gdLst>
                              <a:gd name="T0" fmla="*/ 167 w 846"/>
                              <a:gd name="T1" fmla="*/ 1 h 323"/>
                              <a:gd name="T2" fmla="*/ 0 w 846"/>
                              <a:gd name="T3" fmla="*/ 155 h 323"/>
                              <a:gd name="T4" fmla="*/ 167 w 846"/>
                              <a:gd name="T5" fmla="*/ 322 h 323"/>
                              <a:gd name="T6" fmla="*/ 691 w 846"/>
                              <a:gd name="T7" fmla="*/ 322 h 323"/>
                              <a:gd name="T8" fmla="*/ 846 w 846"/>
                              <a:gd name="T9" fmla="*/ 155 h 323"/>
                              <a:gd name="T10" fmla="*/ 691 w 846"/>
                              <a:gd name="T11" fmla="*/ 1 h 323"/>
                              <a:gd name="T12" fmla="*/ 167 w 846"/>
                              <a:gd name="T13" fmla="*/ 1 h 323"/>
                            </a:gdLst>
                            <a:ahLst/>
                            <a:cxnLst>
                              <a:cxn ang="0">
                                <a:pos x="T0" y="T1"/>
                              </a:cxn>
                              <a:cxn ang="0">
                                <a:pos x="T2" y="T3"/>
                              </a:cxn>
                              <a:cxn ang="0">
                                <a:pos x="T4" y="T5"/>
                              </a:cxn>
                              <a:cxn ang="0">
                                <a:pos x="T6" y="T7"/>
                              </a:cxn>
                              <a:cxn ang="0">
                                <a:pos x="T8" y="T9"/>
                              </a:cxn>
                              <a:cxn ang="0">
                                <a:pos x="T10" y="T11"/>
                              </a:cxn>
                              <a:cxn ang="0">
                                <a:pos x="T12" y="T13"/>
                              </a:cxn>
                            </a:cxnLst>
                            <a:rect l="0" t="0" r="r" b="b"/>
                            <a:pathLst>
                              <a:path w="846" h="323" extrusionOk="0">
                                <a:moveTo>
                                  <a:pt x="167" y="1"/>
                                </a:moveTo>
                                <a:cubicBezTo>
                                  <a:pt x="72" y="1"/>
                                  <a:pt x="0" y="72"/>
                                  <a:pt x="0" y="155"/>
                                </a:cubicBezTo>
                                <a:cubicBezTo>
                                  <a:pt x="0" y="251"/>
                                  <a:pt x="72" y="322"/>
                                  <a:pt x="167" y="322"/>
                                </a:cubicBezTo>
                                <a:lnTo>
                                  <a:pt x="691" y="322"/>
                                </a:lnTo>
                                <a:cubicBezTo>
                                  <a:pt x="774" y="322"/>
                                  <a:pt x="846" y="251"/>
                                  <a:pt x="846" y="155"/>
                                </a:cubicBezTo>
                                <a:cubicBezTo>
                                  <a:pt x="846" y="72"/>
                                  <a:pt x="762" y="1"/>
                                  <a:pt x="691" y="1"/>
                                </a:cubicBezTo>
                                <a:lnTo>
                                  <a:pt x="167"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161341746" name="Google Shape;11540;p120"/>
                        <wps:cNvSpPr>
                          <a:spLocks/>
                        </wps:cNvSpPr>
                        <wps:spPr bwMode="auto">
                          <a:xfrm>
                            <a:off x="136827" y="93222"/>
                            <a:ext cx="26926" cy="10280"/>
                          </a:xfrm>
                          <a:custGeom>
                            <a:avLst/>
                            <a:gdLst>
                              <a:gd name="T0" fmla="*/ 167 w 846"/>
                              <a:gd name="T1" fmla="*/ 1 h 323"/>
                              <a:gd name="T2" fmla="*/ 0 w 846"/>
                              <a:gd name="T3" fmla="*/ 155 h 323"/>
                              <a:gd name="T4" fmla="*/ 167 w 846"/>
                              <a:gd name="T5" fmla="*/ 322 h 323"/>
                              <a:gd name="T6" fmla="*/ 691 w 846"/>
                              <a:gd name="T7" fmla="*/ 322 h 323"/>
                              <a:gd name="T8" fmla="*/ 845 w 846"/>
                              <a:gd name="T9" fmla="*/ 155 h 323"/>
                              <a:gd name="T10" fmla="*/ 691 w 846"/>
                              <a:gd name="T11" fmla="*/ 1 h 323"/>
                              <a:gd name="T12" fmla="*/ 167 w 846"/>
                              <a:gd name="T13" fmla="*/ 1 h 323"/>
                            </a:gdLst>
                            <a:ahLst/>
                            <a:cxnLst>
                              <a:cxn ang="0">
                                <a:pos x="T0" y="T1"/>
                              </a:cxn>
                              <a:cxn ang="0">
                                <a:pos x="T2" y="T3"/>
                              </a:cxn>
                              <a:cxn ang="0">
                                <a:pos x="T4" y="T5"/>
                              </a:cxn>
                              <a:cxn ang="0">
                                <a:pos x="T6" y="T7"/>
                              </a:cxn>
                              <a:cxn ang="0">
                                <a:pos x="T8" y="T9"/>
                              </a:cxn>
                              <a:cxn ang="0">
                                <a:pos x="T10" y="T11"/>
                              </a:cxn>
                              <a:cxn ang="0">
                                <a:pos x="T12" y="T13"/>
                              </a:cxn>
                            </a:cxnLst>
                            <a:rect l="0" t="0" r="r" b="b"/>
                            <a:pathLst>
                              <a:path w="846" h="323" extrusionOk="0">
                                <a:moveTo>
                                  <a:pt x="167" y="1"/>
                                </a:moveTo>
                                <a:cubicBezTo>
                                  <a:pt x="71" y="1"/>
                                  <a:pt x="0" y="72"/>
                                  <a:pt x="0" y="155"/>
                                </a:cubicBezTo>
                                <a:cubicBezTo>
                                  <a:pt x="0" y="251"/>
                                  <a:pt x="71" y="322"/>
                                  <a:pt x="167" y="322"/>
                                </a:cubicBezTo>
                                <a:lnTo>
                                  <a:pt x="691" y="322"/>
                                </a:lnTo>
                                <a:cubicBezTo>
                                  <a:pt x="774" y="322"/>
                                  <a:pt x="845" y="251"/>
                                  <a:pt x="845" y="155"/>
                                </a:cubicBezTo>
                                <a:cubicBezTo>
                                  <a:pt x="845" y="72"/>
                                  <a:pt x="774" y="1"/>
                                  <a:pt x="691" y="1"/>
                                </a:cubicBezTo>
                                <a:lnTo>
                                  <a:pt x="167" y="1"/>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s:wsp>
                        <wps:cNvPr id="84291298" name="Google Shape;11541;p120"/>
                        <wps:cNvSpPr>
                          <a:spLocks/>
                        </wps:cNvSpPr>
                        <wps:spPr bwMode="auto">
                          <a:xfrm>
                            <a:off x="55348" y="71261"/>
                            <a:ext cx="32241" cy="32241"/>
                          </a:xfrm>
                          <a:custGeom>
                            <a:avLst/>
                            <a:gdLst>
                              <a:gd name="T0" fmla="*/ 691 w 1013"/>
                              <a:gd name="T1" fmla="*/ 310 h 1013"/>
                              <a:gd name="T2" fmla="*/ 691 w 1013"/>
                              <a:gd name="T3" fmla="*/ 691 h 1013"/>
                              <a:gd name="T4" fmla="*/ 310 w 1013"/>
                              <a:gd name="T5" fmla="*/ 691 h 1013"/>
                              <a:gd name="T6" fmla="*/ 310 w 1013"/>
                              <a:gd name="T7" fmla="*/ 310 h 1013"/>
                              <a:gd name="T8" fmla="*/ 691 w 1013"/>
                              <a:gd name="T9" fmla="*/ 310 h 1013"/>
                              <a:gd name="T10" fmla="*/ 167 w 1013"/>
                              <a:gd name="T11" fmla="*/ 0 h 1013"/>
                              <a:gd name="T12" fmla="*/ 0 w 1013"/>
                              <a:gd name="T13" fmla="*/ 167 h 1013"/>
                              <a:gd name="T14" fmla="*/ 0 w 1013"/>
                              <a:gd name="T15" fmla="*/ 845 h 1013"/>
                              <a:gd name="T16" fmla="*/ 167 w 1013"/>
                              <a:gd name="T17" fmla="*/ 1012 h 1013"/>
                              <a:gd name="T18" fmla="*/ 846 w 1013"/>
                              <a:gd name="T19" fmla="*/ 1012 h 1013"/>
                              <a:gd name="T20" fmla="*/ 1012 w 1013"/>
                              <a:gd name="T21" fmla="*/ 845 h 1013"/>
                              <a:gd name="T22" fmla="*/ 1012 w 1013"/>
                              <a:gd name="T23" fmla="*/ 167 h 1013"/>
                              <a:gd name="T24" fmla="*/ 846 w 1013"/>
                              <a:gd name="T25" fmla="*/ 0 h 1013"/>
                              <a:gd name="T26" fmla="*/ 167 w 1013"/>
                              <a:gd name="T27" fmla="*/ 0 h 101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Lst>
                            <a:rect l="0" t="0" r="r" b="b"/>
                            <a:pathLst>
                              <a:path w="1013" h="1013" extrusionOk="0">
                                <a:moveTo>
                                  <a:pt x="691" y="310"/>
                                </a:moveTo>
                                <a:lnTo>
                                  <a:pt x="691" y="691"/>
                                </a:lnTo>
                                <a:lnTo>
                                  <a:pt x="310" y="691"/>
                                </a:lnTo>
                                <a:lnTo>
                                  <a:pt x="310" y="310"/>
                                </a:lnTo>
                                <a:lnTo>
                                  <a:pt x="691" y="310"/>
                                </a:lnTo>
                                <a:close/>
                                <a:moveTo>
                                  <a:pt x="167" y="0"/>
                                </a:moveTo>
                                <a:cubicBezTo>
                                  <a:pt x="72" y="0"/>
                                  <a:pt x="0" y="71"/>
                                  <a:pt x="0" y="167"/>
                                </a:cubicBezTo>
                                <a:lnTo>
                                  <a:pt x="0" y="845"/>
                                </a:lnTo>
                                <a:cubicBezTo>
                                  <a:pt x="0" y="941"/>
                                  <a:pt x="72" y="1012"/>
                                  <a:pt x="167" y="1012"/>
                                </a:cubicBezTo>
                                <a:lnTo>
                                  <a:pt x="846" y="1012"/>
                                </a:lnTo>
                                <a:cubicBezTo>
                                  <a:pt x="941" y="1012"/>
                                  <a:pt x="1012" y="941"/>
                                  <a:pt x="1012" y="845"/>
                                </a:cubicBezTo>
                                <a:lnTo>
                                  <a:pt x="1012" y="167"/>
                                </a:lnTo>
                                <a:cubicBezTo>
                                  <a:pt x="1000" y="71"/>
                                  <a:pt x="941" y="0"/>
                                  <a:pt x="846" y="0"/>
                                </a:cubicBezTo>
                                <a:lnTo>
                                  <a:pt x="167" y="0"/>
                                </a:lnTo>
                                <a:close/>
                              </a:path>
                            </a:pathLst>
                          </a:custGeom>
                          <a:grp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ctr" anchorCtr="0" upright="1">
                          <a:noAutofit/>
                        </wps:bodyPr>
                      </wps:wsp>
                    </wpg:wgp>
                  </a:graphicData>
                </a:graphic>
                <wp14:sizeRelH relativeFrom="page">
                  <wp14:pctWidth>0</wp14:pctWidth>
                </wp14:sizeRelH>
                <wp14:sizeRelV relativeFrom="page">
                  <wp14:pctHeight>0</wp14:pctHeight>
                </wp14:sizeRelV>
              </wp:anchor>
            </w:drawing>
          </mc:Choice>
          <mc:Fallback xmlns:w16du="http://schemas.microsoft.com/office/word/2023/wordml/word16du">
            <w:pict>
              <v:group w14:anchorId="211954CE" id="Group 1" o:spid="_x0000_s1026" style="position:absolute;margin-left:417.85pt;margin-top:21.8pt;width:26.4pt;height:36.75pt;z-index:252064768" coordsize="251660,3501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">
                <v:shape id="Google Shape;11525;p120" o:spid="_x0000_s1027" style="position:absolute;width:251660;height:350166;visibility:visible;mso-wrap-style:square;v-text-anchor:middle" coordsize="7907,11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" path="m3942,334v190,,357,107,452,274c4418,644,4466,679,4525,679r607,c5240,679,5311,763,5311,858r,524l2573,1382r,-524c2573,751,2668,679,2751,679r607,c3418,679,3466,644,3501,608v84,-167,262,-274,441,-274xm7240,1013v202,,369,166,369,357l7609,10323r-24,c7585,10514,7430,10681,7228,10681r-6537,c501,10681,334,10514,334,10323r,-8953c334,1179,501,1013,691,1013r1572,l2263,1537v,95,72,166,155,166l5525,1703v84,,155,-71,155,-166l5680,1013r1560,xm3954,1v-262,,-512,143,-679,345l2751,346v-226,,-416,155,-476,345l680,691c310,691,1,989,1,1382r,8941c1,10692,299,11002,680,11002r6536,c7585,11002,7907,10704,7907,10323r,-8941c7907,989,7609,691,7228,691r-1584,c5561,501,5383,346,5168,346r-524,c4478,144,4228,1,3954,1xe" filled="f" stroked="f">
                  <v:path arrowok="t" o:extrusionok="f" o:connecttype="custom" o:connectlocs="125464,10630;139850,19351;144019,21611;163339,21611;169036,27308;169036,43986;81892,43986;81892,27308;87557,21611;106877,21611;111428,19351;125464,10630;230431,32241;242175,43604;242175,328555;241412,328555;230049,339949;21993,339949;10630,328555;10630,43604;21993,32241;72026,32241;72026,48919;76959,54202;175847,54202;180780,48919;180780,32241;230431,32241;125846,32;104235,11012;87557,11012;72408,21993;21643,21993;32,43986;32,328555;21643,350166;229667,350166;251660,328555;251660,43986;230049,21993;179634,21993;164484,11012;147807,11012;125846,32" o:connectangles="0,0,0,0,0,0,0,0,0,0,0,0,0,0,0,0,0,0,0,0,0,0,0,0,0,0,0,0,0,0,0,0,0,0,0,0,0,0,0,0,0,0,0,0"/>
                </v:shape>
                <v:shape id="Google Shape;11526;p120" o:spid="_x0000_s1028" style="position:absolute;left:120881;top:21993;width:10280;height:10248;visibility:visible;mso-wrap-style:square;v-text-anchor:middle" coordsize="323,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" path="m156,c72,,1,72,1,167v,83,71,155,155,155c251,322,322,250,322,167,322,72,251,,156,xe" filled="f" stroked="f">
                  <v:path arrowok="t" o:extrusionok="f" o:connecttype="custom" o:connectlocs="4965,0;32,5315;4965,10248;10248,5315;4965,0" o:connectangles="0,0,0,0,0"/>
                </v:shape>
                <v:shape id="Google Shape;11527;p120" o:spid="_x0000_s1029" style="position:absolute;left:21611;top:43572;width:208088;height:273653;visibility:visible;mso-wrap-style:square;v-text-anchor:middle" coordsize="6538,85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" path="m167,1c72,1,1,84,1,168r,8262c1,8526,72,8597,167,8597r6191,c6442,8597,6525,8526,6525,8430r,-8262c6537,84,6466,13,6370,13r-857,c5418,13,5346,84,5346,168v,95,72,166,167,166l6204,334r,7930l334,8264r,-7930l1024,334v96,,167,-71,167,-166c1191,84,1120,1,1024,1l167,1xe" filled="f" stroked="f">
                  <v:path arrowok="t" o:extrusionok="f" o:connecttype="custom" o:connectlocs="5315,32;32,5347;32,268306;5315,273621;202359,273621;207674,268306;207674,5347;202741,414;175465,414;170150,5347;175465,10630;197458,10630;197458,263023;10630,263023;10630,10630;32591,10630;37907,5347;32591,32;5315,32" o:connectangles="0,0,0,0,0,0,0,0,0,0,0,0,0,0,0,0,0,0,0"/>
                </v:shape>
                <v:shape id="Google Shape;11528;p120" o:spid="_x0000_s1030" style="position:absolute;left:54966;top:153090;width:32241;height:32241;visibility:visible;mso-wrap-style:square;v-text-anchor:middle" coordsize="1013,1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" path="m500,346v108,,179,95,179,179c703,620,608,703,500,703,405,703,322,620,322,525v,-108,95,-179,178,-179xm500,1c227,1,,227,,513v,274,227,500,500,500c786,1013,1012,787,1012,513,1012,227,786,1,500,1xe" filled="f" stroked="f">
                  <v:path arrowok="t" o:extrusionok="f" o:connecttype="custom" o:connectlocs="15914,11012;21611,16709;15914,22375;10248,16709;15914,11012;15914,32;0,16327;15914,32241;32209,16327;15914,32" o:connectangles="0,0,0,0,0,0,0,0,0,0"/>
                </v:shape>
                <v:shape id="Google Shape;11529;p120" o:spid="_x0000_s1031" style="position:absolute;left:54966;top:202359;width:32241;height:32241;visibility:visible;mso-wrap-style:square;v-text-anchor:middle" coordsize="1013,1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" path="m500,346v108,,179,95,179,178c679,608,608,703,500,703,405,703,322,608,322,524v,-83,95,-178,178,-178xm500,1c227,1,,227,,513v,273,227,500,500,500c786,1013,1012,786,1012,513,1012,227,786,1,500,1xe" filled="f" stroked="f">
                  <v:path arrowok="t" o:extrusionok="f" o:connecttype="custom" o:connectlocs="15914,11012;21611,16677;15914,22375;10248,16677;15914,11012;15914,32;0,16327;15914,32241;32209,16327;15914,32" o:connectangles="0,0,0,0,0,0,0,0,0,0"/>
                </v:shape>
                <v:shape id="Google Shape;11530;p120" o:spid="_x0000_s1032" style="position:absolute;left:54966;top:252392;width:32241;height:31859;visibility:visible;mso-wrap-style:square;v-text-anchor:middle" coordsize="1013,10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" path="m500,322v108,,179,95,179,178c703,596,608,679,500,679,405,679,322,584,322,500v,-107,95,-178,178,-178xm500,c227,,,215,,500v,286,227,500,500,500c786,1000,1012,786,1012,500,1012,215,786,,500,xe" filled="f" stroked="f">
                  <v:path arrowok="t" o:extrusionok="f" o:connecttype="custom" o:connectlocs="15914,10248;21611,15914;15914,21611;10248,15914;15914,10248;15914,0;0,15914;15914,31827;32209,15914;15914,0" o:connectangles="0,0,0,0,0,0,0,0,0,0"/>
                </v:shape>
                <v:shape id="Google Shape;11531;p120" o:spid="_x0000_s1033" style="position:absolute;left:98920;top:153090;width:59899;height:10662;visibility:visible;mso-wrap-style:square;v-text-anchor:middle" coordsize="1882,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" path="m167,1c72,1,,72,,167v,96,72,167,167,167l1715,334v83,,167,-71,167,-167c1882,72,1798,1,1715,1l167,1xe" filled="f" stroked="f">
                  <v:path arrowok="t" o:extrusionok="f" o:connecttype="custom" o:connectlocs="5315,32;0,5315;5315,10630;54584,10630;59899,5315;54584,32;5315,32" o:connectangles="0,0,0,0,0,0,0"/>
                </v:shape>
                <v:shape id="Google Shape;11532;p120" o:spid="_x0000_s1034" style="position:absolute;left:98920;top:175465;width:98188;height:10630;visibility:visible;mso-wrap-style:square;v-text-anchor:middle" coordsize="308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" path="m167,c72,,,72,,167v,83,72,167,167,167l2917,334v96,,167,-84,167,-167c3084,72,3013,,2917,l167,xe" filled="f" stroked="f">
                  <v:path arrowok="t" o:extrusionok="f" o:connecttype="custom" o:connectlocs="5315,0;0,5315;5315,10630;92841,10630;98156,5315;92841,0;5315,0" o:connectangles="0,0,0,0,0,0,0"/>
                </v:shape>
                <v:shape id="Google Shape;11533;p120" o:spid="_x0000_s1035" style="position:absolute;left:98920;top:202359;width:59899;height:10630;visibility:visible;mso-wrap-style:square;v-text-anchor:middle" coordsize="1882,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" path="m167,1c72,1,,84,,167v,96,72,167,167,167l1715,334v83,,167,-71,167,-167c1882,84,1798,1,1715,1l167,1xe" filled="f" stroked="f">
                  <v:path arrowok="t" o:extrusionok="f" o:connecttype="custom" o:connectlocs="5315,32;0,5315;5315,10630;54584,10630;59899,5315;54584,32;5315,32" o:connectangles="0,0,0,0,0,0,0"/>
                </v:shape>
                <v:shape id="Google Shape;11534;p120" o:spid="_x0000_s1036" style="position:absolute;left:98920;top:224734;width:98188;height:10630;visibility:visible;mso-wrap-style:square;v-text-anchor:middle" coordsize="308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" path="m167,c72,,,71,,167v,83,72,166,167,166l2917,333v96,,167,-83,167,-166c3084,71,3013,,2917,l167,xe" filled="f" stroked="f">
                  <v:path arrowok="t" o:extrusionok="f" o:connecttype="custom" o:connectlocs="5315,0;0,5315;5315,10598;92841,10598;98156,5315;92841,0;5315,0" o:connectangles="0,0,0,0,0,0,0"/>
                </v:shape>
                <v:shape id="Google Shape;11535;p120" o:spid="_x0000_s1037" style="position:absolute;left:98920;top:252392;width:59899;height:10248;visibility:visible;mso-wrap-style:square;v-text-anchor:middle" coordsize="1882,3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" path="m167,c72,,,72,,155v,95,72,167,167,167l1715,322v83,,167,-72,167,-167c1882,72,1798,,1715,l167,xe" filled="f" stroked="f">
                  <v:path arrowok="t" o:extrusionok="f" o:connecttype="custom" o:connectlocs="5315,0;0,4933;5315,10248;54584,10248;59899,4933;54584,0;5315,0" o:connectangles="0,0,0,0,0,0,0"/>
                </v:shape>
                <v:shape id="Google Shape;11536;p120" o:spid="_x0000_s1038" style="position:absolute;left:98920;top:273971;width:98188;height:10662;visibility:visible;mso-wrap-style:square;v-text-anchor:middle" coordsize="3085,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" path="m167,1c72,1,,72,,168v,83,72,166,167,166l2917,334v96,,167,-83,167,-166c3084,72,3013,1,2917,1l167,1xe" filled="f" stroked="f">
                  <v:path arrowok="t" o:extrusionok="f" o:connecttype="custom" o:connectlocs="5315,32;0,5347;5315,10630;92841,10630;98156,5347;92841,32;5315,32" o:connectangles="0,0,0,0,0,0,0"/>
                </v:shape>
                <v:shape id="Google Shape;11537;p120" o:spid="_x0000_s1039" style="position:absolute;left:98920;top:71261;width:98188;height:10630;visibility:visible;mso-wrap-style:square;v-text-anchor:middle" coordsize="3085,3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" path="m167,c72,,,71,,167v,83,72,166,167,166l2917,333v96,,167,-83,167,-166c3084,71,3013,,2917,l167,xe" filled="f" stroked="f">
                  <v:path arrowok="t" o:extrusionok="f" o:connecttype="custom" o:connectlocs="5315,0;0,5315;5315,10598;92841,10598;98156,5315;92841,0;5315,0" o:connectangles="0,0,0,0,0,0,0"/>
                </v:shape>
                <v:shape id="Google Shape;11538;p120" o:spid="_x0000_s1040" style="position:absolute;left:54966;top:120499;width:142142;height:10662;visibility:visible;mso-wrap-style:square;v-text-anchor:middle" coordsize="4466,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" path="m155,1c72,1,,72,,168v,83,72,166,155,166l4298,334v96,,167,-83,167,-166c4465,72,4394,1,4298,1l155,1xe" filled="f" stroked="f">
                  <v:path arrowok="t" o:extrusionok="f" o:connecttype="custom" o:connectlocs="4933,32;0,5347;4933,10630;136795,10630;142110,5347;136795,32;4933,32" o:connectangles="0,0,0,0,0,0,0"/>
                </v:shape>
                <v:shape id="Google Shape;11539;p120" o:spid="_x0000_s1041" style="position:absolute;left:98920;top:93222;width:26926;height:10280;visibility:visible;mso-wrap-style:square;v-text-anchor:middle" coordsize="846,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" path="m167,1c72,1,,72,,155v,96,72,167,167,167l691,322v83,,155,-71,155,-167c846,72,762,1,691,1l167,1xe" filled="f" stroked="f">
                  <v:path arrowok="t" o:extrusionok="f" o:connecttype="custom" o:connectlocs="5315,32;0,4933;5315,10248;21993,10248;26926,4933;21993,32;5315,32" o:connectangles="0,0,0,0,0,0,0"/>
                </v:shape>
                <v:shape id="Google Shape;11540;p120" o:spid="_x0000_s1042" style="position:absolute;left:136827;top:93222;width:26926;height:10280;visibility:visible;mso-wrap-style:square;v-text-anchor:middle" coordsize="846,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" path="m167,1c71,1,,72,,155v,96,71,167,167,167l691,322v83,,154,-71,154,-167c845,72,774,1,691,1l167,1xe" filled="f" stroked="f">
                  <v:path arrowok="t" o:extrusionok="f" o:connecttype="custom" o:connectlocs="5315,32;0,4933;5315,10248;21993,10248;26894,4933;21993,32;5315,32" o:connectangles="0,0,0,0,0,0,0"/>
                </v:shape>
                <v:shape id="Google Shape;11541;p120" o:spid="_x0000_s1043" style="position:absolute;left:55348;top:71261;width:32241;height:32241;visibility:visible;mso-wrap-style:square;v-text-anchor:middle" coordsize="1013,10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" path="m691,310r,381l310,691r,-381l691,310xm167,c72,,,71,,167l,845v,96,72,167,167,167l846,1012v95,,166,-71,166,-167l1012,167c1000,71,941,,846,l167,xe" filled="f" stroked="f">
                  <v:path arrowok="t" o:extrusionok="f" o:connecttype="custom" o:connectlocs="21993,9866;21993,21993;9866,21993;9866,9866;21993,9866;5315,0;0,5315;0,26894;5315,32209;26926,32209;32209,26894;32209,5315;26926,0;5315,0" o:connectangles="0,0,0,0,0,0,0,0,0,0,0,0,0,0"/>
                </v:shape>
              </v:group>
            </w:pict>
          </mc:Fallback>
        </mc:AlternateContent>
      </w:r>
    </w:p>
    <w:p w14:paraId="74362316" w14:textId="77777777" w:rsidR="001024DD" w:rsidRPr="001024DD" w:rsidRDefault="001024DD" w:rsidP="001024DD">
      <w:pPr>
        <w:spacing w:after="160" w:line="259" w:lineRule="auto"/>
        <w:jc w:val="left"/>
        <w:rPr>
          <w:rFonts w:ascii="Adobe Arabic" w:hAnsi="Adobe Arabic" w:cs="Adobe Arabic"/>
          <w:b/>
          <w:bCs/>
          <w:color w:val="168489"/>
          <w:sz w:val="44"/>
          <w:szCs w:val="48"/>
        </w:rPr>
      </w:pPr>
      <w:r w:rsidRPr="001024DD">
        <w:rPr>
          <w:rFonts w:ascii="Adobe Arabic" w:hAnsi="Adobe Arabic" w:cs="Adobe Arabic"/>
          <w:b/>
          <w:bCs/>
          <w:color w:val="168489"/>
          <w:sz w:val="44"/>
          <w:szCs w:val="48"/>
        </w:rPr>
        <w:t xml:space="preserve">          </w:t>
      </w:r>
      <w:r w:rsidRPr="001024DD">
        <w:rPr>
          <w:rFonts w:ascii="Adobe Arabic" w:hAnsi="Adobe Arabic" w:cs="Adobe Arabic"/>
          <w:b/>
          <w:bCs/>
          <w:color w:val="168489"/>
          <w:sz w:val="44"/>
          <w:szCs w:val="48"/>
          <w:rtl/>
        </w:rPr>
        <w:t>مخرجات الدورة:</w:t>
      </w:r>
    </w:p>
    <w:p w14:paraId="5BED09DD" w14:textId="77777777" w:rsidR="001024DD" w:rsidRPr="001024DD" w:rsidRDefault="001024DD" w:rsidP="001024DD">
      <w:pPr>
        <w:spacing w:line="276" w:lineRule="auto"/>
        <w:jc w:val="both"/>
        <w:rPr>
          <w:rFonts w:ascii="Sakkal Majalla" w:hAnsi="Sakkal Majalla" w:cs="Sakkal Majalla"/>
          <w:sz w:val="32"/>
        </w:rPr>
      </w:pPr>
      <w:r w:rsidRPr="001024DD">
        <w:rPr>
          <w:rFonts w:ascii="Sakkal Majalla" w:hAnsi="Sakkal Majalla" w:cs="Sakkal Majalla"/>
          <w:color w:val="000000" w:themeColor="text1"/>
          <w:sz w:val="32"/>
          <w:rtl/>
        </w:rPr>
        <w:t>سيكون المشارك قادراً على:</w:t>
      </w:r>
    </w:p>
    <w:p w14:paraId="2FA03B54" w14:textId="77777777" w:rsidR="001024DD" w:rsidRPr="001024DD" w:rsidRDefault="001024DD" w:rsidP="001024DD">
      <w:pPr>
        <w:numPr>
          <w:ilvl w:val="0"/>
          <w:numId w:val="9"/>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التمييز بين أنماط القيادة المختلفة وتطبيق المناسب منها.</w:t>
      </w:r>
    </w:p>
    <w:p w14:paraId="3110C967" w14:textId="77777777" w:rsidR="001024DD" w:rsidRPr="001024DD" w:rsidRDefault="001024DD" w:rsidP="001024DD">
      <w:pPr>
        <w:numPr>
          <w:ilvl w:val="0"/>
          <w:numId w:val="9"/>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استخدام أدوات تحفيزية فعالة تناسب بيئة العمل.</w:t>
      </w:r>
    </w:p>
    <w:p w14:paraId="6C0B3D9F" w14:textId="77777777" w:rsidR="001024DD" w:rsidRPr="001024DD" w:rsidRDefault="001024DD" w:rsidP="001024DD">
      <w:pPr>
        <w:numPr>
          <w:ilvl w:val="0"/>
          <w:numId w:val="9"/>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تحليل أداء الفرق ووضع خطط تطويرية واقعية.</w:t>
      </w:r>
    </w:p>
    <w:p w14:paraId="0647E85D" w14:textId="77777777" w:rsidR="001024DD" w:rsidRPr="001024DD" w:rsidRDefault="001024DD" w:rsidP="001024DD">
      <w:pPr>
        <w:numPr>
          <w:ilvl w:val="0"/>
          <w:numId w:val="9"/>
        </w:numPr>
        <w:spacing w:after="160" w:line="259" w:lineRule="auto"/>
        <w:contextualSpacing/>
        <w:jc w:val="left"/>
        <w:rPr>
          <w:rFonts w:ascii="Sakkal Majalla" w:hAnsi="Sakkal Majalla" w:cs="Sakkal Majalla"/>
          <w:color w:val="000000" w:themeColor="text1"/>
          <w:sz w:val="32"/>
        </w:rPr>
      </w:pPr>
      <w:r w:rsidRPr="001024DD">
        <w:rPr>
          <w:rFonts w:ascii="Sakkal Majalla" w:hAnsi="Sakkal Majalla" w:cs="Sakkal Majalla"/>
          <w:color w:val="000000" w:themeColor="text1"/>
          <w:sz w:val="32"/>
          <w:rtl/>
        </w:rPr>
        <w:t>تقديم تغذية راجعة بنّاءة تدعم التطور المهني.</w:t>
      </w:r>
    </w:p>
    <w:p w14:paraId="0FA9E4F8" w14:textId="77777777" w:rsidR="001024DD" w:rsidRPr="001024DD" w:rsidRDefault="001024DD" w:rsidP="001024DD">
      <w:pPr>
        <w:numPr>
          <w:ilvl w:val="0"/>
          <w:numId w:val="9"/>
        </w:numPr>
        <w:spacing w:after="160" w:line="259" w:lineRule="auto"/>
        <w:contextualSpacing/>
        <w:jc w:val="left"/>
        <w:rPr>
          <w:rFonts w:ascii="Sakkal Majalla" w:hAnsi="Sakkal Majalla" w:cs="Sakkal Majalla"/>
          <w:color w:val="000000" w:themeColor="text1"/>
          <w:sz w:val="32"/>
          <w:rtl/>
        </w:rPr>
      </w:pPr>
      <w:r w:rsidRPr="001024DD">
        <w:rPr>
          <w:rFonts w:ascii="Sakkal Majalla" w:hAnsi="Sakkal Majalla" w:cs="Sakkal Majalla"/>
          <w:color w:val="000000" w:themeColor="text1"/>
          <w:sz w:val="32"/>
          <w:rtl/>
        </w:rPr>
        <w:t>تصميم استراتيجيات لمعالجة تحديات انخفاض الأداء.</w:t>
      </w:r>
      <w:r w:rsidRPr="001024DD">
        <w:rPr>
          <w:rFonts w:asciiTheme="minorHAnsi" w:hAnsiTheme="minorHAnsi" w:cstheme="minorBidi"/>
          <w:noProof/>
          <w:color w:val="000000" w:themeColor="text1"/>
          <w:sz w:val="22"/>
          <w:szCs w:val="22"/>
        </w:rPr>
        <w:drawing>
          <wp:anchor distT="0" distB="0" distL="114300" distR="114300" simplePos="0" relativeHeight="252067840" behindDoc="0" locked="0" layoutInCell="1" allowOverlap="1" wp14:anchorId="2D05691F" wp14:editId="439E8621">
            <wp:simplePos x="0" y="0"/>
            <wp:positionH relativeFrom="margin">
              <wp:posOffset>5321132</wp:posOffset>
            </wp:positionH>
            <wp:positionV relativeFrom="paragraph">
              <wp:posOffset>362585</wp:posOffset>
            </wp:positionV>
            <wp:extent cx="362310" cy="36231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9"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2310" cy="362310"/>
                    </a:xfrm>
                    <a:prstGeom prst="rect">
                      <a:avLst/>
                    </a:prstGeom>
                    <a:noFill/>
                  </pic:spPr>
                </pic:pic>
              </a:graphicData>
            </a:graphic>
            <wp14:sizeRelH relativeFrom="margin">
              <wp14:pctWidth>0</wp14:pctWidth>
            </wp14:sizeRelH>
            <wp14:sizeRelV relativeFrom="margin">
              <wp14:pctHeight>0</wp14:pctHeight>
            </wp14:sizeRelV>
          </wp:anchor>
        </w:drawing>
      </w:r>
    </w:p>
    <w:p w14:paraId="03C1C5E1" w14:textId="77777777" w:rsidR="001024DD" w:rsidRPr="001024DD" w:rsidRDefault="001024DD" w:rsidP="001024DD">
      <w:pPr>
        <w:spacing w:after="160" w:line="259" w:lineRule="auto"/>
        <w:jc w:val="left"/>
        <w:rPr>
          <w:rFonts w:ascii="Adobe Arabic" w:hAnsi="Adobe Arabic" w:cs="Adobe Arabic"/>
          <w:b/>
          <w:bCs/>
          <w:color w:val="168489"/>
          <w:sz w:val="44"/>
          <w:szCs w:val="48"/>
          <w:rtl/>
        </w:rPr>
      </w:pPr>
      <w:r w:rsidRPr="001024DD">
        <w:rPr>
          <w:rFonts w:ascii="Adobe Arabic" w:hAnsi="Adobe Arabic" w:cs="Adobe Arabic" w:hint="cs"/>
          <w:b/>
          <w:bCs/>
          <w:color w:val="168489"/>
          <w:sz w:val="44"/>
          <w:szCs w:val="48"/>
          <w:rtl/>
        </w:rPr>
        <w:t xml:space="preserve"> مدة البرنامج:</w:t>
      </w:r>
    </w:p>
    <w:p w14:paraId="65A84CEA" w14:textId="3BD0FCAA" w:rsidR="0046609B" w:rsidRPr="001024DD" w:rsidRDefault="001024DD" w:rsidP="001024DD">
      <w:pPr>
        <w:shd w:val="clear" w:color="auto" w:fill="F2F2F2" w:themeFill="background1" w:themeFillShade="F2"/>
        <w:spacing w:line="240" w:lineRule="auto"/>
        <w:jc w:val="center"/>
        <w:rPr>
          <w:rFonts w:ascii="Adobe Arabic" w:hAnsi="Adobe Arabic" w:cs="Adobe Arabic"/>
          <w:bCs/>
          <w:color w:val="0D0D0D" w:themeColor="text1" w:themeTint="F2"/>
          <w:sz w:val="36"/>
          <w:szCs w:val="36"/>
          <w:rtl/>
        </w:rPr>
      </w:pPr>
      <w:r w:rsidRPr="001024DD">
        <w:rPr>
          <w:rFonts w:cs="Sakkal Majalla"/>
          <w:b/>
          <w:color w:val="0D0D0D" w:themeColor="text1" w:themeTint="F2"/>
          <w:sz w:val="36"/>
          <w:szCs w:val="36"/>
          <w:rtl/>
        </w:rPr>
        <w:t>3 أيام، 15 ساعة تدريبية</w:t>
      </w:r>
    </w:p>
    <w:p w14:paraId="62764C1E" w14:textId="77777777" w:rsidR="00D80F3F" w:rsidRPr="00D80F3F" w:rsidRDefault="00D80F3F" w:rsidP="00D80F3F">
      <w:pPr>
        <w:rPr>
          <w:sz w:val="40"/>
          <w:szCs w:val="44"/>
          <w:rtl/>
          <w:lang w:bidi="ar-SY"/>
        </w:rPr>
      </w:pPr>
    </w:p>
    <w:p w14:paraId="6F52FA94" w14:textId="77777777" w:rsidR="0046609B" w:rsidRDefault="0046609B" w:rsidP="00DF73E5">
      <w:pPr>
        <w:rPr>
          <w:sz w:val="40"/>
          <w:szCs w:val="44"/>
          <w:rtl/>
          <w:lang w:bidi="ar-SY"/>
        </w:rPr>
        <w:sectPr w:rsidR="0046609B" w:rsidSect="005E1791">
          <w:headerReference w:type="default" r:id="rId20"/>
          <w:footerReference w:type="default" r:id="rId21"/>
          <w:pgSz w:w="11906" w:h="16838" w:code="9"/>
          <w:pgMar w:top="1440" w:right="1440" w:bottom="1440" w:left="1440" w:header="720" w:footer="397" w:gutter="0"/>
          <w:pgNumType w:start="1"/>
          <w:cols w:space="720"/>
          <w:docGrid w:linePitch="381"/>
        </w:sectPr>
      </w:pPr>
    </w:p>
    <w:p w14:paraId="5D63FE3E" w14:textId="77777777" w:rsidR="00CF7647" w:rsidRDefault="00CF7647" w:rsidP="00DF73E5">
      <w:pPr>
        <w:rPr>
          <w:sz w:val="40"/>
          <w:szCs w:val="44"/>
          <w:rtl/>
          <w:lang w:bidi="ar-SY"/>
        </w:rPr>
      </w:pPr>
    </w:p>
    <w:p w14:paraId="601D81BD" w14:textId="77777777" w:rsidR="00CF7647" w:rsidRDefault="005F43F4" w:rsidP="00DF73E5">
      <w:pPr>
        <w:rPr>
          <w:sz w:val="40"/>
          <w:szCs w:val="44"/>
          <w:rtl/>
          <w:lang w:bidi="ar-SY"/>
        </w:rPr>
      </w:pPr>
      <w:r>
        <w:rPr>
          <w:noProof/>
        </w:rPr>
        <mc:AlternateContent>
          <mc:Choice Requires="wps">
            <w:drawing>
              <wp:anchor distT="0" distB="0" distL="114300" distR="114300" simplePos="0" relativeHeight="252035072" behindDoc="0" locked="0" layoutInCell="1" allowOverlap="1" wp14:anchorId="35D1788F" wp14:editId="400ADCF1">
                <wp:simplePos x="0" y="0"/>
                <wp:positionH relativeFrom="margin">
                  <wp:align>left</wp:align>
                </wp:positionH>
                <wp:positionV relativeFrom="paragraph">
                  <wp:posOffset>102235</wp:posOffset>
                </wp:positionV>
                <wp:extent cx="5150485" cy="672465"/>
                <wp:effectExtent l="0" t="0" r="0" b="0"/>
                <wp:wrapNone/>
                <wp:docPr id="203773869" name="TextBox 34"/>
                <wp:cNvGraphicFramePr/>
                <a:graphic xmlns:a="http://schemas.openxmlformats.org/drawingml/2006/main">
                  <a:graphicData uri="http://schemas.microsoft.com/office/word/2010/wordprocessingShape">
                    <wps:wsp>
                      <wps:cNvSpPr txBox="1"/>
                      <wps:spPr>
                        <a:xfrm>
                          <a:off x="0" y="0"/>
                          <a:ext cx="5150485" cy="672465"/>
                        </a:xfrm>
                        <a:prstGeom prst="rect">
                          <a:avLst/>
                        </a:prstGeom>
                        <a:noFill/>
                      </wps:spPr>
                      <wps:txbx>
                        <w:txbxContent>
                          <w:p w14:paraId="2DFB3754" w14:textId="261251AD" w:rsidR="005F43F4" w:rsidRPr="00F01FA2" w:rsidRDefault="00CA02F6" w:rsidP="00CA02F6">
                            <w:pPr>
                              <w:jc w:val="center"/>
                              <w:rPr>
                                <w:rFonts w:ascii="Adobe Arabic" w:eastAsia="GE Dinar One" w:hAnsi="Adobe Arabic" w:cs="Adobe Arabic"/>
                                <w:b/>
                                <w:bCs/>
                                <w:kern w:val="24"/>
                                <w:sz w:val="56"/>
                                <w:szCs w:val="56"/>
                                <w:lang w:bidi="ar-SY"/>
                              </w:rPr>
                            </w:pPr>
                            <w:hyperlink r:id="rId22" w:history="1">
                              <w:r w:rsidR="005F43F4" w:rsidRPr="00CA02F6">
                                <w:rPr>
                                  <w:rStyle w:val="Hyperlink"/>
                                  <w:rFonts w:ascii="Adobe Arabic" w:eastAsia="GE Dinar One" w:hAnsi="Adobe Arabic" w:cs="Adobe Arabic" w:hint="cs"/>
                                  <w:b/>
                                  <w:bCs/>
                                  <w:kern w:val="24"/>
                                  <w:sz w:val="56"/>
                                  <w:szCs w:val="56"/>
                                  <w:rtl/>
                                  <w:lang w:bidi="ar-SY"/>
                                </w:rPr>
                                <w:t>محتويات البرنامج</w:t>
                              </w:r>
                            </w:hyperlink>
                          </w:p>
                        </w:txbxContent>
                      </wps:txbx>
                      <wps:bodyPr wrap="square" rtlCol="0">
                        <a:spAutoFit/>
                      </wps:bodyPr>
                    </wps:wsp>
                  </a:graphicData>
                </a:graphic>
                <wp14:sizeRelH relativeFrom="margin">
                  <wp14:pctWidth>0</wp14:pctWidth>
                </wp14:sizeRelH>
              </wp:anchor>
            </w:drawing>
          </mc:Choice>
          <mc:Fallback>
            <w:pict>
              <v:shape w14:anchorId="35D1788F" id="_x0000_s1055" type="#_x0000_t202" style="position:absolute;left:0;text-align:left;margin-left:0;margin-top:8.05pt;width:405.55pt;height:52.95pt;z-index:252035072;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" filled="f" stroked="f">
                <v:textbox style="mso-fit-shape-to-text:t">
                  <w:txbxContent>
                    <w:p w14:paraId="2DFB3754" w14:textId="261251AD" w:rsidR="005F43F4" w:rsidRPr="00F01FA2" w:rsidRDefault="00CA02F6" w:rsidP="00CA02F6">
                      <w:pPr>
                        <w:jc w:val="center"/>
                        <w:rPr>
                          <w:rFonts w:ascii="Adobe Arabic" w:eastAsia="GE Dinar One" w:hAnsi="Adobe Arabic" w:cs="Adobe Arabic"/>
                          <w:b/>
                          <w:bCs/>
                          <w:kern w:val="24"/>
                          <w:sz w:val="56"/>
                          <w:szCs w:val="56"/>
                          <w:lang w:bidi="ar-SY"/>
                        </w:rPr>
                      </w:pPr>
                      <w:hyperlink r:id="rId23" w:history="1">
                        <w:r w:rsidR="005F43F4" w:rsidRPr="00CA02F6">
                          <w:rPr>
                            <w:rStyle w:val="Hyperlink"/>
                            <w:rFonts w:ascii="Adobe Arabic" w:eastAsia="GE Dinar One" w:hAnsi="Adobe Arabic" w:cs="Adobe Arabic" w:hint="cs"/>
                            <w:b/>
                            <w:bCs/>
                            <w:kern w:val="24"/>
                            <w:sz w:val="56"/>
                            <w:szCs w:val="56"/>
                            <w:rtl/>
                            <w:lang w:bidi="ar-SY"/>
                          </w:rPr>
                          <w:t>محتويات البرنامج</w:t>
                        </w:r>
                      </w:hyperlink>
                    </w:p>
                  </w:txbxContent>
                </v:textbox>
                <w10:wrap anchorx="margin"/>
              </v:shape>
            </w:pict>
          </mc:Fallback>
        </mc:AlternateContent>
      </w:r>
    </w:p>
    <w:p w14:paraId="67071B1B" w14:textId="77777777" w:rsidR="00CF7647" w:rsidRDefault="00CF7647" w:rsidP="00820E6E">
      <w:pPr>
        <w:rPr>
          <w:sz w:val="40"/>
          <w:szCs w:val="44"/>
          <w:rtl/>
          <w:lang w:bidi="ar-SY"/>
        </w:rPr>
      </w:pPr>
    </w:p>
    <w:p w14:paraId="16A7C6C8" w14:textId="77777777" w:rsidR="00DC2CFD" w:rsidRDefault="00DC2CFD" w:rsidP="00DF73E5">
      <w:pPr>
        <w:rPr>
          <w:sz w:val="40"/>
          <w:szCs w:val="44"/>
          <w:lang w:bidi="ar-SY"/>
        </w:rPr>
      </w:pPr>
    </w:p>
    <w:p w14:paraId="3D81B6AE" w14:textId="77777777" w:rsidR="00F15E72" w:rsidRPr="00DC2CFD" w:rsidRDefault="00F15E72" w:rsidP="00DF73E5">
      <w:pPr>
        <w:rPr>
          <w:sz w:val="40"/>
          <w:szCs w:val="44"/>
          <w:rtl/>
          <w:lang w:bidi="ar-SY"/>
        </w:rPr>
      </w:pPr>
    </w:p>
    <w:p w14:paraId="344A0AC0" w14:textId="77777777" w:rsidR="00DC2CFD" w:rsidRPr="00F15E72" w:rsidRDefault="00F15E72" w:rsidP="00F15E72">
      <w:pPr>
        <w:rPr>
          <w:sz w:val="40"/>
          <w:szCs w:val="44"/>
          <w:lang w:val="en-GB" w:bidi="ar-SY"/>
        </w:rPr>
      </w:pPr>
      <w:r w:rsidRPr="00F15E72">
        <w:rPr>
          <w:noProof/>
          <w:sz w:val="40"/>
          <w:szCs w:val="44"/>
          <w:lang w:bidi="ar-SY"/>
        </w:rPr>
        <mc:AlternateContent>
          <mc:Choice Requires="wpg">
            <w:drawing>
              <wp:inline distT="0" distB="0" distL="0" distR="0" wp14:anchorId="7BCADEF7" wp14:editId="30D8ACA2">
                <wp:extent cx="5603875" cy="3725780"/>
                <wp:effectExtent l="0" t="0" r="0" b="8255"/>
                <wp:docPr id="77" name="Group 76">
                  <a:extLst xmlns:a="http://schemas.openxmlformats.org/drawingml/2006/main">
                    <a:ext uri="{FF2B5EF4-FFF2-40B4-BE49-F238E27FC236}">
                      <a16:creationId xmlns:a16="http://schemas.microsoft.com/office/drawing/2014/main" id="{12737AC7-EF23-9FBF-C0F8-5E97AA9D92C2}"/>
                    </a:ext>
                  </a:extLst>
                </wp:docPr>
                <wp:cNvGraphicFramePr/>
                <a:graphic xmlns:a="http://schemas.openxmlformats.org/drawingml/2006/main">
                  <a:graphicData uri="http://schemas.microsoft.com/office/word/2010/wordprocessingGroup">
                    <wpg:wgp>
                      <wpg:cNvGrpSpPr/>
                      <wpg:grpSpPr>
                        <a:xfrm>
                          <a:off x="0" y="0"/>
                          <a:ext cx="5603875" cy="3725780"/>
                          <a:chOff x="0" y="0"/>
                          <a:chExt cx="5603875" cy="3725780"/>
                        </a:xfrm>
                      </wpg:grpSpPr>
                      <wpg:grpSp>
                        <wpg:cNvPr id="1031000455" name="Group 1031000455">
                          <a:extLst>
                            <a:ext uri="{FF2B5EF4-FFF2-40B4-BE49-F238E27FC236}">
                              <a16:creationId xmlns:a16="http://schemas.microsoft.com/office/drawing/2014/main" id="{4CC9A1C9-4189-1110-BF2A-8FC975B6DD13}"/>
                            </a:ext>
                          </a:extLst>
                        </wpg:cNvPr>
                        <wpg:cNvGrpSpPr/>
                        <wpg:grpSpPr>
                          <a:xfrm>
                            <a:off x="0" y="0"/>
                            <a:ext cx="5603875" cy="3725780"/>
                            <a:chOff x="0" y="0"/>
                            <a:chExt cx="5603875" cy="3725780"/>
                          </a:xfrm>
                        </wpg:grpSpPr>
                        <wpg:grpSp>
                          <wpg:cNvPr id="944829208" name="Group 944829208">
                            <a:extLst>
                              <a:ext uri="{FF2B5EF4-FFF2-40B4-BE49-F238E27FC236}">
                                <a16:creationId xmlns:a16="http://schemas.microsoft.com/office/drawing/2014/main" id="{EA444665-C9AE-9347-9E95-E1270593BF44}"/>
                              </a:ext>
                            </a:extLst>
                          </wpg:cNvPr>
                          <wpg:cNvGrpSpPr/>
                          <wpg:grpSpPr>
                            <a:xfrm>
                              <a:off x="0" y="0"/>
                              <a:ext cx="5603875" cy="956658"/>
                              <a:chOff x="0" y="0"/>
                              <a:chExt cx="6195007" cy="1058205"/>
                            </a:xfrm>
                          </wpg:grpSpPr>
                          <wpg:grpSp>
                            <wpg:cNvPr id="1486617104" name="Group 1486617104">
                              <a:extLst>
                                <a:ext uri="{FF2B5EF4-FFF2-40B4-BE49-F238E27FC236}">
                                  <a16:creationId xmlns:a16="http://schemas.microsoft.com/office/drawing/2014/main" id="{CBB38026-CE2E-77C3-9BA2-1D968BB76290}"/>
                                </a:ext>
                              </a:extLst>
                            </wpg:cNvPr>
                            <wpg:cNvGrpSpPr/>
                            <wpg:grpSpPr>
                              <a:xfrm>
                                <a:off x="3314700" y="0"/>
                                <a:ext cx="2880307" cy="1058205"/>
                                <a:chOff x="3314700" y="0"/>
                                <a:chExt cx="2880307" cy="1058205"/>
                              </a:xfrm>
                            </wpg:grpSpPr>
                            <wpg:grpSp>
                              <wpg:cNvPr id="2019759158" name="Group 2019759158">
                                <a:extLst>
                                  <a:ext uri="{FF2B5EF4-FFF2-40B4-BE49-F238E27FC236}">
                                    <a16:creationId xmlns:a16="http://schemas.microsoft.com/office/drawing/2014/main" id="{CCCC4DA6-7937-331D-FC63-29D66FEA2F88}"/>
                                  </a:ext>
                                </a:extLst>
                              </wpg:cNvPr>
                              <wpg:cNvGrpSpPr/>
                              <wpg:grpSpPr>
                                <a:xfrm>
                                  <a:off x="3314700" y="0"/>
                                  <a:ext cx="2880307" cy="1043772"/>
                                  <a:chOff x="3314700" y="0"/>
                                  <a:chExt cx="5178229" cy="1221740"/>
                                </a:xfrm>
                              </wpg:grpSpPr>
                              <wps:wsp>
                                <wps:cNvPr id="1727443525" name="Rectangle 1727443525">
                                  <a:extLst>
                                    <a:ext uri="{FF2B5EF4-FFF2-40B4-BE49-F238E27FC236}">
                                      <a16:creationId xmlns:a16="http://schemas.microsoft.com/office/drawing/2014/main" id="{9FD38970-9E48-A2D4-2AFA-94546A3857D7}"/>
                                    </a:ext>
                                  </a:extLst>
                                </wps:cNvPr>
                                <wps:cNvSpPr/>
                                <wps:spPr>
                                  <a:xfrm>
                                    <a:off x="331470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8433750" name="Rectangle 1238433750">
                                  <a:extLst>
                                    <a:ext uri="{FF2B5EF4-FFF2-40B4-BE49-F238E27FC236}">
                                      <a16:creationId xmlns:a16="http://schemas.microsoft.com/office/drawing/2014/main" id="{7C66B981-ED96-9AE3-E77D-F5C3FDF0AAC8}"/>
                                    </a:ext>
                                  </a:extLst>
                                </wps:cNvPr>
                                <wps:cNvSpPr/>
                                <wps:spPr>
                                  <a:xfrm>
                                    <a:off x="70705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118987777" name="TextBox 7">
                                <a:extLst>
                                  <a:ext uri="{FF2B5EF4-FFF2-40B4-BE49-F238E27FC236}">
                                    <a16:creationId xmlns:a16="http://schemas.microsoft.com/office/drawing/2014/main" id="{62A50373-77E8-EB19-BEA3-3C0A9C69E211}"/>
                                  </a:ext>
                                </a:extLst>
                              </wps:cNvPr>
                              <wps:cNvSpPr txBox="1"/>
                              <wps:spPr>
                                <a:xfrm>
                                  <a:off x="4367578" y="41628"/>
                                  <a:ext cx="931348" cy="875367"/>
                                </a:xfrm>
                                <a:prstGeom prst="rect">
                                  <a:avLst/>
                                </a:prstGeom>
                                <a:noFill/>
                              </wps:spPr>
                              <wps:txbx>
                                <w:txbxContent>
                                  <w:p w14:paraId="52E5C9D8"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wps:txbx>
                              <wps:bodyPr wrap="square" rtlCol="0">
                                <a:noAutofit/>
                              </wps:bodyPr>
                            </wps:wsp>
                            <wps:wsp>
                              <wps:cNvPr id="1360726204" name="TextBox 7">
                                <a:extLst>
                                  <a:ext uri="{FF2B5EF4-FFF2-40B4-BE49-F238E27FC236}">
                                    <a16:creationId xmlns:a16="http://schemas.microsoft.com/office/drawing/2014/main" id="{292FB854-CB09-EDA3-A41C-F97D4699B945}"/>
                                  </a:ext>
                                </a:extLst>
                              </wps:cNvPr>
                              <wps:cNvSpPr txBox="1"/>
                              <wps:spPr>
                                <a:xfrm>
                                  <a:off x="5385665" y="58605"/>
                                  <a:ext cx="790128" cy="999600"/>
                                </a:xfrm>
                                <a:prstGeom prst="rect">
                                  <a:avLst/>
                                </a:prstGeom>
                                <a:noFill/>
                              </wps:spPr>
                              <wps:txbx>
                                <w:txbxContent>
                                  <w:p w14:paraId="65B3D9B4" w14:textId="4F915423" w:rsidR="00F15E72" w:rsidRDefault="001024DD"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158</w:t>
                                    </w:r>
                                    <w:r w:rsidR="00F15E72">
                                      <w:rPr>
                                        <w:rFonts w:eastAsia="Calibri" w:cs="Adobe Arabic"/>
                                        <w:b/>
                                        <w:bCs/>
                                        <w:color w:val="FFFFFF"/>
                                        <w:kern w:val="24"/>
                                        <w:sz w:val="40"/>
                                        <w:szCs w:val="40"/>
                                        <w:rtl/>
                                      </w:rPr>
                                      <w:t xml:space="preserve"> صفحة</w:t>
                                    </w:r>
                                  </w:p>
                                </w:txbxContent>
                              </wps:txbx>
                              <wps:bodyPr wrap="square" rtlCol="0">
                                <a:noAutofit/>
                              </wps:bodyPr>
                            </wps:wsp>
                          </wpg:grpSp>
                          <wpg:grpSp>
                            <wpg:cNvPr id="1965597079" name="Group 1965597079">
                              <a:extLst>
                                <a:ext uri="{FF2B5EF4-FFF2-40B4-BE49-F238E27FC236}">
                                  <a16:creationId xmlns:a16="http://schemas.microsoft.com/office/drawing/2014/main" id="{A89731A7-2203-63C9-3633-873B36332795}"/>
                                </a:ext>
                              </a:extLst>
                            </wpg:cNvPr>
                            <wpg:cNvGrpSpPr/>
                            <wpg:grpSpPr>
                              <a:xfrm flipH="1">
                                <a:off x="0" y="0"/>
                                <a:ext cx="2880307" cy="1043772"/>
                                <a:chOff x="0" y="0"/>
                                <a:chExt cx="2880307" cy="1043772"/>
                              </a:xfrm>
                            </wpg:grpSpPr>
                            <wpg:grpSp>
                              <wpg:cNvPr id="1891350486" name="Group 1891350486">
                                <a:extLst>
                                  <a:ext uri="{FF2B5EF4-FFF2-40B4-BE49-F238E27FC236}">
                                    <a16:creationId xmlns:a16="http://schemas.microsoft.com/office/drawing/2014/main" id="{BBDF90C7-3A87-2BB1-A3E1-26FBEB52381A}"/>
                                  </a:ext>
                                </a:extLst>
                              </wpg:cNvPr>
                              <wpg:cNvGrpSpPr/>
                              <wpg:grpSpPr>
                                <a:xfrm>
                                  <a:off x="0" y="0"/>
                                  <a:ext cx="2880307" cy="1043772"/>
                                  <a:chOff x="0" y="0"/>
                                  <a:chExt cx="5178229" cy="1221740"/>
                                </a:xfrm>
                              </wpg:grpSpPr>
                              <wps:wsp>
                                <wps:cNvPr id="1658189048" name="Rectangle 1658189048">
                                  <a:extLst>
                                    <a:ext uri="{FF2B5EF4-FFF2-40B4-BE49-F238E27FC236}">
                                      <a16:creationId xmlns:a16="http://schemas.microsoft.com/office/drawing/2014/main" id="{246DD3C3-70B0-0AAF-4C6E-39ECC7B5BBC0}"/>
                                    </a:ext>
                                  </a:extLst>
                                </wps:cNvPr>
                                <wps:cNvSpPr/>
                                <wps:spPr>
                                  <a:xfrm>
                                    <a:off x="0" y="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759236804" name="Rectangle 1759236804">
                                  <a:extLst>
                                    <a:ext uri="{FF2B5EF4-FFF2-40B4-BE49-F238E27FC236}">
                                      <a16:creationId xmlns:a16="http://schemas.microsoft.com/office/drawing/2014/main" id="{BA333FD5-1813-9641-F4C0-2F1F59AAD322}"/>
                                    </a:ext>
                                  </a:extLst>
                                </wps:cNvPr>
                                <wps:cNvSpPr/>
                                <wps:spPr>
                                  <a:xfrm>
                                    <a:off x="3755829" y="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607026983" name="TextBox 7">
                                <a:extLst>
                                  <a:ext uri="{FF2B5EF4-FFF2-40B4-BE49-F238E27FC236}">
                                    <a16:creationId xmlns:a16="http://schemas.microsoft.com/office/drawing/2014/main" id="{DCDE87E0-337A-3295-9B60-B6D13891A5B7}"/>
                                  </a:ext>
                                </a:extLst>
                              </wps:cNvPr>
                              <wps:cNvSpPr txBox="1"/>
                              <wps:spPr>
                                <a:xfrm>
                                  <a:off x="1022920" y="41628"/>
                                  <a:ext cx="961309" cy="715809"/>
                                </a:xfrm>
                                <a:prstGeom prst="rect">
                                  <a:avLst/>
                                </a:prstGeom>
                                <a:noFill/>
                              </wps:spPr>
                              <wps:txbx>
                                <w:txbxContent>
                                  <w:p w14:paraId="6C2F7B3F"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wps:txbx>
                              <wps:bodyPr wrap="square" rtlCol="0">
                                <a:noAutofit/>
                              </wps:bodyPr>
                            </wps:wsp>
                            <wps:wsp>
                              <wps:cNvPr id="567884432" name="TextBox 7">
                                <a:extLst>
                                  <a:ext uri="{FF2B5EF4-FFF2-40B4-BE49-F238E27FC236}">
                                    <a16:creationId xmlns:a16="http://schemas.microsoft.com/office/drawing/2014/main" id="{8EDCDEE2-7637-DEA4-B954-D5484E46FDB0}"/>
                                  </a:ext>
                                </a:extLst>
                              </wps:cNvPr>
                              <wps:cNvSpPr txBox="1"/>
                              <wps:spPr>
                                <a:xfrm>
                                  <a:off x="2070966" y="58601"/>
                                  <a:ext cx="790128" cy="931788"/>
                                </a:xfrm>
                                <a:prstGeom prst="rect">
                                  <a:avLst/>
                                </a:prstGeom>
                                <a:noFill/>
                              </wps:spPr>
                              <wps:txbx>
                                <w:txbxContent>
                                  <w:p w14:paraId="0A1F8F2C" w14:textId="21C2DE1A" w:rsidR="00F15E72" w:rsidRDefault="001024DD"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162</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1103680565" name="Group 1103680565">
                            <a:extLst>
                              <a:ext uri="{FF2B5EF4-FFF2-40B4-BE49-F238E27FC236}">
                                <a16:creationId xmlns:a16="http://schemas.microsoft.com/office/drawing/2014/main" id="{DCF714BD-4200-F248-5396-41AD55DB9D52}"/>
                              </a:ext>
                            </a:extLst>
                          </wpg:cNvPr>
                          <wpg:cNvGrpSpPr/>
                          <wpg:grpSpPr>
                            <a:xfrm>
                              <a:off x="0" y="1391085"/>
                              <a:ext cx="5603875" cy="943610"/>
                              <a:chOff x="0" y="1391085"/>
                              <a:chExt cx="6195007" cy="1043772"/>
                            </a:xfrm>
                          </wpg:grpSpPr>
                          <wpg:grpSp>
                            <wpg:cNvPr id="467501776" name="Group 467501776">
                              <a:extLst>
                                <a:ext uri="{FF2B5EF4-FFF2-40B4-BE49-F238E27FC236}">
                                  <a16:creationId xmlns:a16="http://schemas.microsoft.com/office/drawing/2014/main" id="{946B5CD9-F573-FD13-5315-806A9F88F3A1}"/>
                                </a:ext>
                              </a:extLst>
                            </wpg:cNvPr>
                            <wpg:cNvGrpSpPr/>
                            <wpg:grpSpPr>
                              <a:xfrm>
                                <a:off x="3314700" y="1391085"/>
                                <a:ext cx="2880307" cy="1043772"/>
                                <a:chOff x="3314700" y="1391085"/>
                                <a:chExt cx="2880307" cy="1043772"/>
                              </a:xfrm>
                            </wpg:grpSpPr>
                            <wpg:grpSp>
                              <wpg:cNvPr id="1752924626" name="Group 1752924626">
                                <a:extLst>
                                  <a:ext uri="{FF2B5EF4-FFF2-40B4-BE49-F238E27FC236}">
                                    <a16:creationId xmlns:a16="http://schemas.microsoft.com/office/drawing/2014/main" id="{60A0E883-B7CC-D979-47EE-2FECD9E6D20B}"/>
                                  </a:ext>
                                </a:extLst>
                              </wpg:cNvPr>
                              <wpg:cNvGrpSpPr/>
                              <wpg:grpSpPr>
                                <a:xfrm>
                                  <a:off x="3314700" y="1391085"/>
                                  <a:ext cx="2880307" cy="1043772"/>
                                  <a:chOff x="3314700" y="1391085"/>
                                  <a:chExt cx="5178229" cy="1221740"/>
                                </a:xfrm>
                              </wpg:grpSpPr>
                              <wps:wsp>
                                <wps:cNvPr id="647792843" name="Rectangle 647792843">
                                  <a:extLst>
                                    <a:ext uri="{FF2B5EF4-FFF2-40B4-BE49-F238E27FC236}">
                                      <a16:creationId xmlns:a16="http://schemas.microsoft.com/office/drawing/2014/main" id="{02ED36DC-2387-A59C-71EA-FC1867AC7278}"/>
                                    </a:ext>
                                  </a:extLst>
                                </wps:cNvPr>
                                <wps:cNvSpPr/>
                                <wps:spPr>
                                  <a:xfrm>
                                    <a:off x="331470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527714436" name="Rectangle 527714436">
                                  <a:extLst>
                                    <a:ext uri="{FF2B5EF4-FFF2-40B4-BE49-F238E27FC236}">
                                      <a16:creationId xmlns:a16="http://schemas.microsoft.com/office/drawing/2014/main" id="{72EE6705-0212-CF7E-6F0A-1C667BCFFA58}"/>
                                    </a:ext>
                                  </a:extLst>
                                </wps:cNvPr>
                                <wps:cNvSpPr/>
                                <wps:spPr>
                                  <a:xfrm>
                                    <a:off x="70705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247129949" name="TextBox 7">
                                <a:extLst>
                                  <a:ext uri="{FF2B5EF4-FFF2-40B4-BE49-F238E27FC236}">
                                    <a16:creationId xmlns:a16="http://schemas.microsoft.com/office/drawing/2014/main" id="{F3A3DED9-779E-8519-2A12-922FF88F31DC}"/>
                                  </a:ext>
                                </a:extLst>
                              </wps:cNvPr>
                              <wps:cNvSpPr txBox="1"/>
                              <wps:spPr>
                                <a:xfrm>
                                  <a:off x="4367578" y="1432713"/>
                                  <a:ext cx="931348" cy="875367"/>
                                </a:xfrm>
                                <a:prstGeom prst="rect">
                                  <a:avLst/>
                                </a:prstGeom>
                                <a:noFill/>
                              </wps:spPr>
                              <wps:txbx>
                                <w:txbxContent>
                                  <w:p w14:paraId="4165E677"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wps:txbx>
                              <wps:bodyPr wrap="square" rtlCol="0">
                                <a:noAutofit/>
                              </wps:bodyPr>
                            </wps:wsp>
                            <wps:wsp>
                              <wps:cNvPr id="592591818" name="TextBox 7">
                                <a:extLst>
                                  <a:ext uri="{FF2B5EF4-FFF2-40B4-BE49-F238E27FC236}">
                                    <a16:creationId xmlns:a16="http://schemas.microsoft.com/office/drawing/2014/main" id="{E36FE6EF-D786-21EB-9DC6-B644DAC88F71}"/>
                                  </a:ext>
                                </a:extLst>
                              </wps:cNvPr>
                              <wps:cNvSpPr txBox="1"/>
                              <wps:spPr>
                                <a:xfrm>
                                  <a:off x="5385665" y="1449589"/>
                                  <a:ext cx="790128" cy="878724"/>
                                </a:xfrm>
                                <a:prstGeom prst="rect">
                                  <a:avLst/>
                                </a:prstGeom>
                                <a:noFill/>
                              </wps:spPr>
                              <wps:txbx>
                                <w:txbxContent>
                                  <w:p w14:paraId="330415EF" w14:textId="0AD09FA6" w:rsidR="00F15E72" w:rsidRDefault="00A112DA"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194</w:t>
                                    </w:r>
                                    <w:r w:rsidR="00F15E72">
                                      <w:rPr>
                                        <w:rFonts w:eastAsia="Calibri" w:cs="Adobe Arabic"/>
                                        <w:b/>
                                        <w:bCs/>
                                        <w:color w:val="FFFFFF"/>
                                        <w:kern w:val="24"/>
                                        <w:sz w:val="40"/>
                                        <w:szCs w:val="40"/>
                                        <w:rtl/>
                                      </w:rPr>
                                      <w:t xml:space="preserve"> شريحة</w:t>
                                    </w:r>
                                  </w:p>
                                </w:txbxContent>
                              </wps:txbx>
                              <wps:bodyPr wrap="square" rtlCol="0">
                                <a:noAutofit/>
                              </wps:bodyPr>
                            </wps:wsp>
                          </wpg:grpSp>
                          <wpg:grpSp>
                            <wpg:cNvPr id="1302049869" name="Group 1302049869">
                              <a:extLst>
                                <a:ext uri="{FF2B5EF4-FFF2-40B4-BE49-F238E27FC236}">
                                  <a16:creationId xmlns:a16="http://schemas.microsoft.com/office/drawing/2014/main" id="{2C041DB8-1284-8A42-3999-AACFFE68DBCF}"/>
                                </a:ext>
                              </a:extLst>
                            </wpg:cNvPr>
                            <wpg:cNvGrpSpPr/>
                            <wpg:grpSpPr>
                              <a:xfrm flipH="1">
                                <a:off x="0" y="1391085"/>
                                <a:ext cx="2880307" cy="1043772"/>
                                <a:chOff x="0" y="1391085"/>
                                <a:chExt cx="2880307" cy="1043772"/>
                              </a:xfrm>
                            </wpg:grpSpPr>
                            <wpg:grpSp>
                              <wpg:cNvPr id="1233874905" name="Group 1233874905">
                                <a:extLst>
                                  <a:ext uri="{FF2B5EF4-FFF2-40B4-BE49-F238E27FC236}">
                                    <a16:creationId xmlns:a16="http://schemas.microsoft.com/office/drawing/2014/main" id="{FFE701C1-FFBB-1267-EF3D-0C3D328E8522}"/>
                                  </a:ext>
                                </a:extLst>
                              </wpg:cNvPr>
                              <wpg:cNvGrpSpPr/>
                              <wpg:grpSpPr>
                                <a:xfrm>
                                  <a:off x="0" y="1391085"/>
                                  <a:ext cx="2880307" cy="1043772"/>
                                  <a:chOff x="0" y="1391085"/>
                                  <a:chExt cx="5178229" cy="1221740"/>
                                </a:xfrm>
                              </wpg:grpSpPr>
                              <wps:wsp>
                                <wps:cNvPr id="184297653" name="Rectangle 184297653">
                                  <a:extLst>
                                    <a:ext uri="{FF2B5EF4-FFF2-40B4-BE49-F238E27FC236}">
                                      <a16:creationId xmlns:a16="http://schemas.microsoft.com/office/drawing/2014/main" id="{8CDFC5D3-0FD3-A627-8136-86D1F4318AA5}"/>
                                    </a:ext>
                                  </a:extLst>
                                </wps:cNvPr>
                                <wps:cNvSpPr/>
                                <wps:spPr>
                                  <a:xfrm>
                                    <a:off x="0" y="1391085"/>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8426272" name="Rectangle 18426272">
                                  <a:extLst>
                                    <a:ext uri="{FF2B5EF4-FFF2-40B4-BE49-F238E27FC236}">
                                      <a16:creationId xmlns:a16="http://schemas.microsoft.com/office/drawing/2014/main" id="{1A2A4D62-DB42-83D8-3227-E4BBA3852D74}"/>
                                    </a:ext>
                                  </a:extLst>
                                </wps:cNvPr>
                                <wps:cNvSpPr/>
                                <wps:spPr>
                                  <a:xfrm>
                                    <a:off x="3755829" y="1391085"/>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913159564" name="TextBox 7">
                                <a:extLst>
                                  <a:ext uri="{FF2B5EF4-FFF2-40B4-BE49-F238E27FC236}">
                                    <a16:creationId xmlns:a16="http://schemas.microsoft.com/office/drawing/2014/main" id="{5002F877-B12D-8BB0-9289-0625FE253EBE}"/>
                                  </a:ext>
                                </a:extLst>
                              </wps:cNvPr>
                              <wps:cNvSpPr txBox="1"/>
                              <wps:spPr>
                                <a:xfrm>
                                  <a:off x="1053637" y="1632997"/>
                                  <a:ext cx="961309" cy="715809"/>
                                </a:xfrm>
                                <a:prstGeom prst="rect">
                                  <a:avLst/>
                                </a:prstGeom>
                                <a:noFill/>
                              </wps:spPr>
                              <wps:txbx>
                                <w:txbxContent>
                                  <w:p w14:paraId="6FCBA130"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wps:txbx>
                              <wps:bodyPr wrap="square" rtlCol="0">
                                <a:noAutofit/>
                              </wps:bodyPr>
                            </wps:wsp>
                            <wps:wsp>
                              <wps:cNvPr id="166251744" name="TextBox 7">
                                <a:extLst>
                                  <a:ext uri="{FF2B5EF4-FFF2-40B4-BE49-F238E27FC236}">
                                    <a16:creationId xmlns:a16="http://schemas.microsoft.com/office/drawing/2014/main" id="{43ED9BAA-8278-737A-50E6-FBEF869729AF}"/>
                                  </a:ext>
                                </a:extLst>
                              </wps:cNvPr>
                              <wps:cNvSpPr txBox="1"/>
                              <wps:spPr>
                                <a:xfrm>
                                  <a:off x="2070966" y="1449589"/>
                                  <a:ext cx="790128" cy="931404"/>
                                </a:xfrm>
                                <a:prstGeom prst="rect">
                                  <a:avLst/>
                                </a:prstGeom>
                                <a:noFill/>
                              </wps:spPr>
                              <wps:txbx>
                                <w:txbxContent>
                                  <w:p w14:paraId="2BE4624F" w14:textId="68857737" w:rsidR="00F15E72" w:rsidRDefault="001024DD"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6</w:t>
                                    </w:r>
                                    <w:r w:rsidR="00F15E72">
                                      <w:rPr>
                                        <w:rFonts w:eastAsia="Calibri" w:cs="Adobe Arabic"/>
                                        <w:b/>
                                        <w:bCs/>
                                        <w:color w:val="FFFFFF"/>
                                        <w:kern w:val="24"/>
                                        <w:sz w:val="40"/>
                                        <w:szCs w:val="40"/>
                                        <w:rtl/>
                                      </w:rPr>
                                      <w:t xml:space="preserve"> صفحة</w:t>
                                    </w:r>
                                  </w:p>
                                </w:txbxContent>
                              </wps:txbx>
                              <wps:bodyPr wrap="square" rtlCol="0">
                                <a:noAutofit/>
                              </wps:bodyPr>
                            </wps:wsp>
                          </wpg:grpSp>
                        </wpg:grpSp>
                        <wpg:grpSp>
                          <wpg:cNvPr id="722343205" name="Group 722343205">
                            <a:extLst>
                              <a:ext uri="{FF2B5EF4-FFF2-40B4-BE49-F238E27FC236}">
                                <a16:creationId xmlns:a16="http://schemas.microsoft.com/office/drawing/2014/main" id="{D5839A48-2A29-9673-F3BC-C0ECDB5560BE}"/>
                              </a:ext>
                            </a:extLst>
                          </wpg:cNvPr>
                          <wpg:cNvGrpSpPr/>
                          <wpg:grpSpPr>
                            <a:xfrm>
                              <a:off x="0" y="2782170"/>
                              <a:ext cx="5603875" cy="943610"/>
                              <a:chOff x="0" y="2782170"/>
                              <a:chExt cx="6195007" cy="1043772"/>
                            </a:xfrm>
                          </wpg:grpSpPr>
                          <wpg:grpSp>
                            <wpg:cNvPr id="1199809832" name="Group 1199809832">
                              <a:extLst>
                                <a:ext uri="{FF2B5EF4-FFF2-40B4-BE49-F238E27FC236}">
                                  <a16:creationId xmlns:a16="http://schemas.microsoft.com/office/drawing/2014/main" id="{99D74BCF-6F1B-D9B3-706C-0B268A68641D}"/>
                                </a:ext>
                              </a:extLst>
                            </wpg:cNvPr>
                            <wpg:cNvGrpSpPr/>
                            <wpg:grpSpPr>
                              <a:xfrm>
                                <a:off x="3314700" y="2782170"/>
                                <a:ext cx="2880307" cy="1043772"/>
                                <a:chOff x="3314700" y="2782170"/>
                                <a:chExt cx="2880307" cy="1043772"/>
                              </a:xfrm>
                            </wpg:grpSpPr>
                            <wpg:grpSp>
                              <wpg:cNvPr id="342887738" name="Group 342887738">
                                <a:extLst>
                                  <a:ext uri="{FF2B5EF4-FFF2-40B4-BE49-F238E27FC236}">
                                    <a16:creationId xmlns:a16="http://schemas.microsoft.com/office/drawing/2014/main" id="{F67873AB-7784-B5B4-0098-84F7DD7120E9}"/>
                                  </a:ext>
                                </a:extLst>
                              </wpg:cNvPr>
                              <wpg:cNvGrpSpPr/>
                              <wpg:grpSpPr>
                                <a:xfrm>
                                  <a:off x="3314700" y="2782170"/>
                                  <a:ext cx="2880307" cy="1043772"/>
                                  <a:chOff x="3314700" y="2782170"/>
                                  <a:chExt cx="5178229" cy="1221740"/>
                                </a:xfrm>
                              </wpg:grpSpPr>
                              <wps:wsp>
                                <wps:cNvPr id="866528566" name="Rectangle 866528566">
                                  <a:extLst>
                                    <a:ext uri="{FF2B5EF4-FFF2-40B4-BE49-F238E27FC236}">
                                      <a16:creationId xmlns:a16="http://schemas.microsoft.com/office/drawing/2014/main" id="{A39552F2-ACE8-AEAD-A815-8DCE422DE440}"/>
                                    </a:ext>
                                  </a:extLst>
                                </wps:cNvPr>
                                <wps:cNvSpPr/>
                                <wps:spPr>
                                  <a:xfrm>
                                    <a:off x="331470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46325422" name="Rectangle 1346325422">
                                  <a:extLst>
                                    <a:ext uri="{FF2B5EF4-FFF2-40B4-BE49-F238E27FC236}">
                                      <a16:creationId xmlns:a16="http://schemas.microsoft.com/office/drawing/2014/main" id="{E7D5B380-F4C6-E412-5D42-D2B336F6C437}"/>
                                    </a:ext>
                                  </a:extLst>
                                </wps:cNvPr>
                                <wps:cNvSpPr/>
                                <wps:spPr>
                                  <a:xfrm>
                                    <a:off x="70705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583764458" name="TextBox 7">
                                <a:extLst>
                                  <a:ext uri="{FF2B5EF4-FFF2-40B4-BE49-F238E27FC236}">
                                    <a16:creationId xmlns:a16="http://schemas.microsoft.com/office/drawing/2014/main" id="{63246B60-7768-7BFA-5928-F1A3E23C447E}"/>
                                  </a:ext>
                                </a:extLst>
                              </wps:cNvPr>
                              <wps:cNvSpPr txBox="1"/>
                              <wps:spPr>
                                <a:xfrm>
                                  <a:off x="4367578" y="3053399"/>
                                  <a:ext cx="931348" cy="573496"/>
                                </a:xfrm>
                                <a:prstGeom prst="rect">
                                  <a:avLst/>
                                </a:prstGeom>
                                <a:noFill/>
                              </wps:spPr>
                              <wps:txbx>
                                <w:txbxContent>
                                  <w:p w14:paraId="4DBC239D"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wps:txbx>
                              <wps:bodyPr wrap="square" rtlCol="0">
                                <a:noAutofit/>
                              </wps:bodyPr>
                            </wps:wsp>
                            <wps:wsp>
                              <wps:cNvPr id="987315354" name="TextBox 7">
                                <a:extLst>
                                  <a:ext uri="{FF2B5EF4-FFF2-40B4-BE49-F238E27FC236}">
                                    <a16:creationId xmlns:a16="http://schemas.microsoft.com/office/drawing/2014/main" id="{24EE478E-63E9-93C9-5EE7-8142AA56F654}"/>
                                  </a:ext>
                                </a:extLst>
                              </wps:cNvPr>
                              <wps:cNvSpPr txBox="1"/>
                              <wps:spPr>
                                <a:xfrm>
                                  <a:off x="5385665" y="2840577"/>
                                  <a:ext cx="790128" cy="941326"/>
                                </a:xfrm>
                                <a:prstGeom prst="rect">
                                  <a:avLst/>
                                </a:prstGeom>
                                <a:noFill/>
                              </wps:spPr>
                              <wps:txbx>
                                <w:txbxContent>
                                  <w:p w14:paraId="6C081D74"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wps:txbx>
                              <wps:bodyPr wrap="square" rtlCol="0">
                                <a:noAutofit/>
                              </wps:bodyPr>
                            </wps:wsp>
                          </wpg:grpSp>
                          <wpg:grpSp>
                            <wpg:cNvPr id="1256796124" name="Group 1256796124">
                              <a:extLst>
                                <a:ext uri="{FF2B5EF4-FFF2-40B4-BE49-F238E27FC236}">
                                  <a16:creationId xmlns:a16="http://schemas.microsoft.com/office/drawing/2014/main" id="{A1F63FA0-1556-D05D-2A6D-3DB2D3872229}"/>
                                </a:ext>
                              </a:extLst>
                            </wpg:cNvPr>
                            <wpg:cNvGrpSpPr/>
                            <wpg:grpSpPr>
                              <a:xfrm flipH="1">
                                <a:off x="0" y="2782170"/>
                                <a:ext cx="2880307" cy="1043772"/>
                                <a:chOff x="0" y="2782170"/>
                                <a:chExt cx="2880307" cy="1043772"/>
                              </a:xfrm>
                            </wpg:grpSpPr>
                            <wpg:grpSp>
                              <wpg:cNvPr id="1292361600" name="Group 1292361600">
                                <a:extLst>
                                  <a:ext uri="{FF2B5EF4-FFF2-40B4-BE49-F238E27FC236}">
                                    <a16:creationId xmlns:a16="http://schemas.microsoft.com/office/drawing/2014/main" id="{28979397-B74A-7F52-1C2F-62663041FC44}"/>
                                  </a:ext>
                                </a:extLst>
                              </wpg:cNvPr>
                              <wpg:cNvGrpSpPr/>
                              <wpg:grpSpPr>
                                <a:xfrm>
                                  <a:off x="0" y="2782170"/>
                                  <a:ext cx="2880307" cy="1043772"/>
                                  <a:chOff x="0" y="2782170"/>
                                  <a:chExt cx="5178229" cy="1221740"/>
                                </a:xfrm>
                              </wpg:grpSpPr>
                              <wps:wsp>
                                <wps:cNvPr id="364697199" name="Rectangle 364697199">
                                  <a:extLst>
                                    <a:ext uri="{FF2B5EF4-FFF2-40B4-BE49-F238E27FC236}">
                                      <a16:creationId xmlns:a16="http://schemas.microsoft.com/office/drawing/2014/main" id="{EE224D67-BCED-8C32-77FA-DBF56C82794C}"/>
                                    </a:ext>
                                  </a:extLst>
                                </wps:cNvPr>
                                <wps:cNvSpPr/>
                                <wps:spPr>
                                  <a:xfrm>
                                    <a:off x="0" y="2782170"/>
                                    <a:ext cx="5178229" cy="122174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047986" name="Rectangle 15047986">
                                  <a:extLst>
                                    <a:ext uri="{FF2B5EF4-FFF2-40B4-BE49-F238E27FC236}">
                                      <a16:creationId xmlns:a16="http://schemas.microsoft.com/office/drawing/2014/main" id="{C15A62C3-11A3-13AD-F547-A0053118C9EA}"/>
                                    </a:ext>
                                  </a:extLst>
                                </wps:cNvPr>
                                <wps:cNvSpPr/>
                                <wps:spPr>
                                  <a:xfrm>
                                    <a:off x="3755829" y="2782170"/>
                                    <a:ext cx="1420495" cy="1221740"/>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714783996" name="TextBox 7">
                                <a:extLst>
                                  <a:ext uri="{FF2B5EF4-FFF2-40B4-BE49-F238E27FC236}">
                                    <a16:creationId xmlns:a16="http://schemas.microsoft.com/office/drawing/2014/main" id="{2B90D0A3-2FAC-31B3-6253-DF9F1B8962B7}"/>
                                  </a:ext>
                                </a:extLst>
                              </wps:cNvPr>
                              <wps:cNvSpPr txBox="1"/>
                              <wps:spPr>
                                <a:xfrm>
                                  <a:off x="974555" y="2949292"/>
                                  <a:ext cx="1175928" cy="744384"/>
                                </a:xfrm>
                                <a:prstGeom prst="rect">
                                  <a:avLst/>
                                </a:prstGeom>
                                <a:noFill/>
                              </wps:spPr>
                              <wps:txbx>
                                <w:txbxContent>
                                  <w:p w14:paraId="69FEA625"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wps:txbx>
                              <wps:bodyPr wrap="square" rtlCol="0">
                                <a:noAutofit/>
                              </wps:bodyPr>
                            </wps:wsp>
                            <wps:wsp>
                              <wps:cNvPr id="1824189744" name="TextBox 7">
                                <a:extLst>
                                  <a:ext uri="{FF2B5EF4-FFF2-40B4-BE49-F238E27FC236}">
                                    <a16:creationId xmlns:a16="http://schemas.microsoft.com/office/drawing/2014/main" id="{2E963FE0-7469-4F48-5ABB-9BC967700B72}"/>
                                  </a:ext>
                                </a:extLst>
                              </wps:cNvPr>
                              <wps:cNvSpPr txBox="1"/>
                              <wps:spPr>
                                <a:xfrm>
                                  <a:off x="2070965" y="2840775"/>
                                  <a:ext cx="790128" cy="425249"/>
                                </a:xfrm>
                                <a:prstGeom prst="rect">
                                  <a:avLst/>
                                </a:prstGeom>
                                <a:noFill/>
                              </wps:spPr>
                              <wps:bodyPr wrap="square" rtlCol="0">
                                <a:noAutofit/>
                              </wps:bodyPr>
                            </wps:wsp>
                          </wpg:grpSp>
                        </wpg:grpSp>
                      </wpg:grpSp>
                      <pic:pic xmlns:pic="http://schemas.openxmlformats.org/drawingml/2006/picture">
                        <pic:nvPicPr>
                          <pic:cNvPr id="1215068312" name="Picture 1215068312" descr="Training ">
                            <a:extLst>
                              <a:ext uri="{FF2B5EF4-FFF2-40B4-BE49-F238E27FC236}">
                                <a16:creationId xmlns:a16="http://schemas.microsoft.com/office/drawing/2014/main" id="{5DFDAE7F-EC8F-3A46-4167-C57DD5AB2DA4}"/>
                              </a:ext>
                            </a:extLst>
                          </pic:cNvPr>
                          <pic:cNvPicPr>
                            <a:picLocks noChangeAspect="1" noChangeArrowheads="1"/>
                          </pic:cNvPicPr>
                        </pic:nvPicPr>
                        <pic:blipFill>
                          <a:blip r:embed="rId24">
                            <a:lum bright="70000" contrast="-70000"/>
                            <a:extLst>
                              <a:ext uri="{BEBA8EAE-BF5A-486C-A8C5-ECC9F3942E4B}">
                                <a14:imgProps xmlns:a14="http://schemas.microsoft.com/office/drawing/2010/main">
                                  <a14:imgLayer r:embed="rId2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7343" y="187670"/>
                            <a:ext cx="606020" cy="606020"/>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24869935" name="Picture 124869935" descr="Book ">
                            <a:extLst>
                              <a:ext uri="{FF2B5EF4-FFF2-40B4-BE49-F238E27FC236}">
                                <a16:creationId xmlns:a16="http://schemas.microsoft.com/office/drawing/2014/main" id="{26E184EF-8254-E332-EB23-C088F61CD11B}"/>
                              </a:ext>
                            </a:extLst>
                          </pic:cNvPr>
                          <pic:cNvPicPr>
                            <a:picLocks noChangeAspect="1" noChangeArrowheads="1"/>
                          </pic:cNvPicPr>
                        </pic:nvPicPr>
                        <pic:blipFill>
                          <a:blip r:embed="rId26">
                            <a:lum bright="70000" contrast="-70000"/>
                            <a:extLst>
                              <a:ext uri="{BEBA8EAE-BF5A-486C-A8C5-ECC9F3942E4B}">
                                <a14:imgProps xmlns:a14="http://schemas.microsoft.com/office/drawing/2010/main">
                                  <a14:imgLayer r:embed="rId2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28808" y="72210"/>
                            <a:ext cx="730424" cy="73042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234177648" name="Picture 234177648" descr="Presentation ">
                            <a:extLst>
                              <a:ext uri="{FF2B5EF4-FFF2-40B4-BE49-F238E27FC236}">
                                <a16:creationId xmlns:a16="http://schemas.microsoft.com/office/drawing/2014/main" id="{3302BBB2-376B-2552-94C7-E52902E0FABD}"/>
                              </a:ext>
                            </a:extLst>
                          </pic:cNvPr>
                          <pic:cNvPicPr>
                            <a:picLocks noChangeAspect="1" noChangeArrowheads="1"/>
                          </pic:cNvPicPr>
                        </pic:nvPicPr>
                        <pic:blipFill>
                          <a:blip r:embed="rId28">
                            <a:lum bright="70000" contrast="-70000"/>
                            <a:extLst>
                              <a:ext uri="{BEBA8EAE-BF5A-486C-A8C5-ECC9F3942E4B}">
                                <a14:imgProps xmlns:a14="http://schemas.microsoft.com/office/drawing/2010/main">
                                  <a14:imgLayer r:embed="rId2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45519" y="1588524"/>
                            <a:ext cx="609668" cy="60966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93917362" name="Picture 1093917362" descr="Document ">
                            <a:extLst>
                              <a:ext uri="{FF2B5EF4-FFF2-40B4-BE49-F238E27FC236}">
                                <a16:creationId xmlns:a16="http://schemas.microsoft.com/office/drawing/2014/main" id="{718B4109-1509-52E6-31D9-28A90A277D90}"/>
                              </a:ext>
                            </a:extLst>
                          </pic:cNvPr>
                          <pic:cNvPicPr>
                            <a:picLocks noChangeAspect="1" noChangeArrowheads="1"/>
                          </pic:cNvPicPr>
                        </pic:nvPicPr>
                        <pic:blipFill>
                          <a:blip r:embed="rId30">
                            <a:lum bright="70000" contrast="-70000"/>
                            <a:extLst>
                              <a:ext uri="{BEBA8EAE-BF5A-486C-A8C5-ECC9F3942E4B}">
                                <a14:imgProps xmlns:a14="http://schemas.microsoft.com/office/drawing/2010/main">
                                  <a14:imgLayer r:embed="rId31">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777892" y="1540703"/>
                            <a:ext cx="647119" cy="647119"/>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565386706" name="Picture 565386706" descr="Exam ">
                            <a:extLst>
                              <a:ext uri="{FF2B5EF4-FFF2-40B4-BE49-F238E27FC236}">
                                <a16:creationId xmlns:a16="http://schemas.microsoft.com/office/drawing/2014/main" id="{47741173-DB1C-3588-4319-872A573A1EF7}"/>
                              </a:ext>
                            </a:extLst>
                          </pic:cNvPr>
                          <pic:cNvPicPr>
                            <a:picLocks noChangeAspect="1" noChangeArrowheads="1"/>
                          </pic:cNvPicPr>
                        </pic:nvPicPr>
                        <pic:blipFill>
                          <a:blip r:embed="rId32">
                            <a:lum bright="70000" contrast="-70000"/>
                            <a:extLst>
                              <a:ext uri="{BEBA8EAE-BF5A-486C-A8C5-ECC9F3942E4B}">
                                <a14:imgProps xmlns:a14="http://schemas.microsoft.com/office/drawing/2010/main">
                                  <a14:imgLayer r:embed="rId3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3200651" y="2930843"/>
                            <a:ext cx="671708" cy="671708"/>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19973710" name="Picture 419973710" descr="Search ">
                            <a:extLst>
                              <a:ext uri="{FF2B5EF4-FFF2-40B4-BE49-F238E27FC236}">
                                <a16:creationId xmlns:a16="http://schemas.microsoft.com/office/drawing/2014/main" id="{C3D1ACA1-D3F2-C72F-7E45-68B21574B4B5}"/>
                              </a:ext>
                            </a:extLst>
                          </pic:cNvPr>
                          <pic:cNvPicPr>
                            <a:picLocks noChangeAspect="1" noChangeArrowheads="1"/>
                          </pic:cNvPicPr>
                        </pic:nvPicPr>
                        <pic:blipFill>
                          <a:blip r:embed="rId34">
                            <a:lum bright="70000" contrast="-70000"/>
                            <a:extLst>
                              <a:ext uri="{BEBA8EAE-BF5A-486C-A8C5-ECC9F3942E4B}">
                                <a14:imgProps xmlns:a14="http://schemas.microsoft.com/office/drawing/2010/main">
                                  <a14:imgLayer r:embed="rId35">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22227" y="2934724"/>
                            <a:ext cx="714733" cy="714733"/>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7BCADEF7" id="Group 76" o:spid="_x0000_s1056" style="width:441.25pt;height:293.35pt;mso-position-horizontal-relative:char;mso-position-vertical-relative:line" coordsize="56038,37257"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">
                <v:group id="Group 1031000455" o:spid="_x0000_s1057" style="position:absolute;width:56038;height:37257" coordsize="56038,372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">
                  <v:group id="Group 944829208" o:spid="_x0000_s1058" style="position:absolute;width:56038;height:9566" coordsize="61950,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">
                    <v:group id="Group 1486617104" o:spid="_x0000_s1059" style="position:absolute;left:33147;width:28803;height:10582" coordorigin="33147" coordsize="28803,105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">
                      <v:group id="Group 2019759158" o:spid="_x0000_s1060" style="position:absolute;left:33147;width:28803;height:10437" coordorigin="3314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">
                        <v:rect id="Rectangle 1727443525" o:spid="_x0000_s1061" style="position:absolute;left:33147;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" fillcolor="#a5a5a5 [2092]" stroked="f" strokeweight="1pt">
                          <v:fill opacity="49087f"/>
                        </v:rect>
                        <v:rect id="Rectangle 1238433750" o:spid="_x0000_s1062" style="position:absolute;left:70705;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" fillcolor="#168489" stroked="f" strokeweight="1pt">
                          <v:fill opacity="49087f"/>
                        </v:rect>
                      </v:group>
                      <v:shape id="TextBox 7" o:spid="_x0000_s1063" type="#_x0000_t202" style="position:absolute;left:43675;top:416;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" filled="f" stroked="f">
                        <v:textbox>
                          <w:txbxContent>
                            <w:p w14:paraId="52E5C9D8"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المدرب</w:t>
                              </w:r>
                            </w:p>
                          </w:txbxContent>
                        </v:textbox>
                      </v:shape>
                      <v:shape id="TextBox 7" o:spid="_x0000_s1064" type="#_x0000_t202" style="position:absolute;left:53856;top:586;width:7901;height:999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" filled="f" stroked="f">
                        <v:textbox>
                          <w:txbxContent>
                            <w:p w14:paraId="65B3D9B4" w14:textId="4F915423" w:rsidR="00F15E72" w:rsidRDefault="001024DD"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158</w:t>
                              </w:r>
                              <w:r w:rsidR="00F15E72">
                                <w:rPr>
                                  <w:rFonts w:eastAsia="Calibri" w:cs="Adobe Arabic"/>
                                  <w:b/>
                                  <w:bCs/>
                                  <w:color w:val="FFFFFF"/>
                                  <w:kern w:val="24"/>
                                  <w:sz w:val="40"/>
                                  <w:szCs w:val="40"/>
                                  <w:rtl/>
                                </w:rPr>
                                <w:t xml:space="preserve"> صفحة</w:t>
                              </w:r>
                            </w:p>
                          </w:txbxContent>
                        </v:textbox>
                      </v:shape>
                    </v:group>
                    <v:group id="Group 1965597079" o:spid="_x0000_s1065" style="position:absolute;width:28803;height:10437;flip:x"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">
                      <v:group id="Group 1891350486" o:spid="_x0000_s1066" style="position:absolute;width:28803;height:10437"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">
                        <v:rect id="Rectangle 1658189048" o:spid="_x0000_s1067" style="position:absolute;width:51782;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" fillcolor="#a5a5a5 [2092]" stroked="f" strokeweight="1pt">
                          <v:fill opacity="49087f"/>
                        </v:rect>
                        <v:rect id="Rectangle 1759236804" o:spid="_x0000_s1068" style="position:absolute;left:37558;width:14205;height:122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" fillcolor="#168489" stroked="f" strokeweight="1pt">
                          <v:fill opacity="49087f"/>
                        </v:rect>
                      </v:group>
                      <v:shape id="TextBox 7" o:spid="_x0000_s1069" type="#_x0000_t202" style="position:absolute;left:10229;top:416;width:9613;height:71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" filled="f" stroked="f">
                        <v:textbox>
                          <w:txbxContent>
                            <w:p w14:paraId="6C2F7B3F"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دليل المتدرب</w:t>
                              </w:r>
                            </w:p>
                          </w:txbxContent>
                        </v:textbox>
                      </v:shape>
                      <v:shape id="TextBox 7" o:spid="_x0000_s1070" type="#_x0000_t202" style="position:absolute;left:20709;top:586;width:7901;height:9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" filled="f" stroked="f">
                        <v:textbox>
                          <w:txbxContent>
                            <w:p w14:paraId="0A1F8F2C" w14:textId="21C2DE1A" w:rsidR="00F15E72" w:rsidRDefault="001024DD"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162</w:t>
                              </w:r>
                              <w:r w:rsidR="00F15E72">
                                <w:rPr>
                                  <w:rFonts w:eastAsia="Calibri" w:cs="Adobe Arabic"/>
                                  <w:b/>
                                  <w:bCs/>
                                  <w:color w:val="FFFFFF"/>
                                  <w:kern w:val="24"/>
                                  <w:sz w:val="40"/>
                                  <w:szCs w:val="40"/>
                                  <w:rtl/>
                                </w:rPr>
                                <w:t xml:space="preserve"> صفحة</w:t>
                              </w:r>
                            </w:p>
                          </w:txbxContent>
                        </v:textbox>
                      </v:shape>
                    </v:group>
                  </v:group>
                  <v:group id="Group 1103680565" o:spid="_x0000_s1071" style="position:absolute;top:13910;width:56038;height:9436" coordorigin=",13910"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">
                    <v:group id="Group 467501776" o:spid="_x0000_s1072" style="position:absolute;left:33147;top:13910;width:28803;height:10438" coordorigin="33147,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">
                      <v:group id="Group 1752924626" o:spid="_x0000_s1073" style="position:absolute;left:33147;top:13910;width:28803;height:10438" coordorigin="33147,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">
                        <v:rect id="Rectangle 647792843" o:spid="_x0000_s1074" style="position:absolute;left:33147;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" fillcolor="#a5a5a5 [2092]" stroked="f" strokeweight="1pt">
                          <v:fill opacity="49087f"/>
                        </v:rect>
                        <v:rect id="Rectangle 527714436" o:spid="_x0000_s1075" style="position:absolute;left:70705;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" fillcolor="#168489" stroked="f" strokeweight="1pt">
                          <v:fill opacity="49087f"/>
                        </v:rect>
                      </v:group>
                      <v:shape id="TextBox 7" o:spid="_x0000_s1076" type="#_x0000_t202" style="position:absolute;left:43675;top:14327;width:9314;height:87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" filled="f" stroked="f">
                        <v:textbox>
                          <w:txbxContent>
                            <w:p w14:paraId="4165E677"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شرائح عرض</w:t>
                              </w:r>
                            </w:p>
                          </w:txbxContent>
                        </v:textbox>
                      </v:shape>
                      <v:shape id="TextBox 7" o:spid="_x0000_s1077" type="#_x0000_t202" style="position:absolute;left:53856;top:14495;width:7901;height:87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" filled="f" stroked="f">
                        <v:textbox>
                          <w:txbxContent>
                            <w:p w14:paraId="330415EF" w14:textId="0AD09FA6" w:rsidR="00F15E72" w:rsidRDefault="00A112DA"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194</w:t>
                              </w:r>
                              <w:r w:rsidR="00F15E72">
                                <w:rPr>
                                  <w:rFonts w:eastAsia="Calibri" w:cs="Adobe Arabic"/>
                                  <w:b/>
                                  <w:bCs/>
                                  <w:color w:val="FFFFFF"/>
                                  <w:kern w:val="24"/>
                                  <w:sz w:val="40"/>
                                  <w:szCs w:val="40"/>
                                  <w:rtl/>
                                </w:rPr>
                                <w:t xml:space="preserve"> شريحة</w:t>
                              </w:r>
                            </w:p>
                          </w:txbxContent>
                        </v:textbox>
                      </v:shape>
                    </v:group>
                    <v:group id="Group 1302049869" o:spid="_x0000_s1078" style="position:absolute;top:13910;width:28803;height:10438;flip:x" coordorigin=",13910"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">
                      <v:group id="Group 1233874905" o:spid="_x0000_s1079" style="position:absolute;top:13910;width:28803;height:10438" coordorigin=",13910"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">
                        <v:rect id="Rectangle 184297653" o:spid="_x0000_s1080" style="position:absolute;top:13910;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" fillcolor="#a5a5a5 [2092]" stroked="f" strokeweight="1pt">
                          <v:fill opacity="49087f"/>
                        </v:rect>
                        <v:rect id="Rectangle 18426272" o:spid="_x0000_s1081" style="position:absolute;left:37558;top:13910;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" fillcolor="#168489" stroked="f" strokeweight="1pt">
                          <v:fill opacity="49087f"/>
                        </v:rect>
                      </v:group>
                      <v:shape id="TextBox 7" o:spid="_x0000_s1082" type="#_x0000_t202" style="position:absolute;left:10536;top:16329;width:9613;height:71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" filled="f" stroked="f">
                        <v:textbox>
                          <w:txbxContent>
                            <w:p w14:paraId="6FCBA130"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ورقة عمل</w:t>
                              </w:r>
                            </w:p>
                          </w:txbxContent>
                        </v:textbox>
                      </v:shape>
                      <v:shape id="TextBox 7" o:spid="_x0000_s1083" type="#_x0000_t202" style="position:absolute;left:20709;top:14495;width:7901;height:93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" filled="f" stroked="f">
                        <v:textbox>
                          <w:txbxContent>
                            <w:p w14:paraId="2BE4624F" w14:textId="68857737" w:rsidR="00F15E72" w:rsidRDefault="001024DD" w:rsidP="00F15E72">
                              <w:pPr>
                                <w:bidi w:val="0"/>
                                <w:spacing w:line="276" w:lineRule="auto"/>
                                <w:jc w:val="center"/>
                                <w:rPr>
                                  <w:rFonts w:eastAsia="Calibri" w:cs="Adobe Arabic"/>
                                  <w:b/>
                                  <w:bCs/>
                                  <w:color w:val="FFFFFF"/>
                                  <w:kern w:val="24"/>
                                  <w:sz w:val="40"/>
                                  <w:szCs w:val="40"/>
                                </w:rPr>
                              </w:pPr>
                              <w:r>
                                <w:rPr>
                                  <w:rFonts w:eastAsia="Calibri" w:cs="Adobe Arabic" w:hint="cs"/>
                                  <w:b/>
                                  <w:bCs/>
                                  <w:color w:val="FFFFFF"/>
                                  <w:kern w:val="24"/>
                                  <w:sz w:val="40"/>
                                  <w:szCs w:val="40"/>
                                  <w:rtl/>
                                </w:rPr>
                                <w:t>6</w:t>
                              </w:r>
                              <w:r w:rsidR="00F15E72">
                                <w:rPr>
                                  <w:rFonts w:eastAsia="Calibri" w:cs="Adobe Arabic"/>
                                  <w:b/>
                                  <w:bCs/>
                                  <w:color w:val="FFFFFF"/>
                                  <w:kern w:val="24"/>
                                  <w:sz w:val="40"/>
                                  <w:szCs w:val="40"/>
                                  <w:rtl/>
                                </w:rPr>
                                <w:t xml:space="preserve"> صفحة</w:t>
                              </w:r>
                            </w:p>
                          </w:txbxContent>
                        </v:textbox>
                      </v:shape>
                    </v:group>
                  </v:group>
                  <v:group id="Group 722343205" o:spid="_x0000_s1084" style="position:absolute;top:27821;width:56038;height:9436" coordorigin=",27821" coordsize="61950,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">
                    <v:group id="Group 1199809832" o:spid="_x0000_s1085" style="position:absolute;left:33147;top:27821;width:28803;height:10438" coordorigin="33147,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">
                      <v:group id="Group 342887738" o:spid="_x0000_s1086" style="position:absolute;left:33147;top:27821;width:28803;height:10438" coordorigin="33147,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">
                        <v:rect id="Rectangle 866528566" o:spid="_x0000_s1087" style="position:absolute;left:33147;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" fillcolor="#a5a5a5 [2092]" stroked="f" strokeweight="1pt">
                          <v:fill opacity="49087f"/>
                        </v:rect>
                        <v:rect id="Rectangle 1346325422" o:spid="_x0000_s1088" style="position:absolute;left:70705;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" fillcolor="#168489" stroked="f" strokeweight="1pt">
                          <v:fill opacity="49087f"/>
                        </v:rect>
                      </v:group>
                      <v:shape id="TextBox 7" o:spid="_x0000_s1089" type="#_x0000_t202" style="position:absolute;left:43675;top:30533;width:9314;height:573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" filled="f" stroked="f">
                        <v:textbox>
                          <w:txbxContent>
                            <w:p w14:paraId="4DBC239D" w14:textId="77777777" w:rsidR="00F15E72" w:rsidRDefault="00F15E72" w:rsidP="00F15E72">
                              <w:pPr>
                                <w:bidi w:val="0"/>
                                <w:spacing w:line="276" w:lineRule="auto"/>
                                <w:jc w:val="center"/>
                                <w:rPr>
                                  <w:rFonts w:eastAsia="Calibri" w:hAnsi="Adobe Arabic" w:cs="Adobe Arabic"/>
                                  <w:b/>
                                  <w:bCs/>
                                  <w:color w:val="FFFFFF"/>
                                  <w:kern w:val="24"/>
                                  <w:sz w:val="40"/>
                                  <w:szCs w:val="40"/>
                                </w:rPr>
                              </w:pPr>
                              <w:r>
                                <w:rPr>
                                  <w:rFonts w:eastAsia="Calibri" w:hAnsi="Adobe Arabic" w:cs="Adobe Arabic"/>
                                  <w:b/>
                                  <w:bCs/>
                                  <w:color w:val="FFFFFF"/>
                                  <w:kern w:val="24"/>
                                  <w:sz w:val="40"/>
                                  <w:szCs w:val="40"/>
                                  <w:rtl/>
                                </w:rPr>
                                <w:t>استمارة</w:t>
                              </w:r>
                            </w:p>
                          </w:txbxContent>
                        </v:textbox>
                      </v:shape>
                      <v:shape id="TextBox 7" o:spid="_x0000_s1090" type="#_x0000_t202" style="position:absolute;left:53856;top:28405;width:7901;height:94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" filled="f" stroked="f">
                        <v:textbox>
                          <w:txbxContent>
                            <w:p w14:paraId="6C081D74" w14:textId="77777777" w:rsidR="00F15E72" w:rsidRDefault="00F15E72" w:rsidP="00F15E72">
                              <w:pPr>
                                <w:bidi w:val="0"/>
                                <w:spacing w:line="276" w:lineRule="auto"/>
                                <w:jc w:val="center"/>
                                <w:rPr>
                                  <w:rFonts w:eastAsia="Calibri" w:cs="Adobe Arabic"/>
                                  <w:b/>
                                  <w:bCs/>
                                  <w:color w:val="FFFFFF"/>
                                  <w:kern w:val="24"/>
                                  <w:sz w:val="40"/>
                                  <w:szCs w:val="40"/>
                                </w:rPr>
                              </w:pPr>
                              <w:r>
                                <w:rPr>
                                  <w:rFonts w:eastAsia="Calibri" w:cs="Adobe Arabic"/>
                                  <w:b/>
                                  <w:bCs/>
                                  <w:color w:val="FFFFFF"/>
                                  <w:kern w:val="24"/>
                                  <w:sz w:val="40"/>
                                  <w:szCs w:val="40"/>
                                  <w:rtl/>
                                </w:rPr>
                                <w:t>5 صفحات</w:t>
                              </w:r>
                            </w:p>
                          </w:txbxContent>
                        </v:textbox>
                      </v:shape>
                    </v:group>
                    <v:group id="Group 1256796124" o:spid="_x0000_s1091" style="position:absolute;top:27821;width:28803;height:10438;flip:x" coordorigin=",27821" coordsize="28803,104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">
                      <v:group id="Group 1292361600" o:spid="_x0000_s1092" style="position:absolute;top:27821;width:28803;height:10438" coordorigin=",27821" coordsize="51782,122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">
                        <v:rect id="Rectangle 364697199" o:spid="_x0000_s1093" style="position:absolute;top:27821;width:51782;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" fillcolor="#a5a5a5 [2092]" stroked="f" strokeweight="1pt">
                          <v:fill opacity="49087f"/>
                        </v:rect>
                        <v:rect id="Rectangle 15047986" o:spid="_x0000_s1094" style="position:absolute;left:37558;top:27821;width:14205;height:122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" fillcolor="#168489" stroked="f" strokeweight="1pt">
                          <v:fill opacity="49087f"/>
                        </v:rect>
                      </v:group>
                      <v:shape id="TextBox 7" o:spid="_x0000_s1095" type="#_x0000_t202" style="position:absolute;left:9745;top:29492;width:11759;height:74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" filled="f" stroked="f">
                        <v:textbox>
                          <w:txbxContent>
                            <w:p w14:paraId="69FEA625" w14:textId="77777777" w:rsidR="00F15E72" w:rsidRDefault="00F15E72" w:rsidP="00F15E72">
                              <w:pPr>
                                <w:spacing w:line="216" w:lineRule="auto"/>
                                <w:jc w:val="center"/>
                                <w:rPr>
                                  <w:rFonts w:hAnsi="Adobe Arabic" w:cs="Adobe Arabic"/>
                                  <w:b/>
                                  <w:bCs/>
                                  <w:color w:val="FFFFFF"/>
                                  <w:kern w:val="24"/>
                                  <w:sz w:val="40"/>
                                  <w:szCs w:val="40"/>
                                  <w:lang w:bidi="ar-EG"/>
                                </w:rPr>
                              </w:pPr>
                              <w:r>
                                <w:rPr>
                                  <w:rFonts w:hAnsi="Adobe Arabic" w:cs="Adobe Arabic"/>
                                  <w:b/>
                                  <w:bCs/>
                                  <w:color w:val="FFFFFF"/>
                                  <w:kern w:val="24"/>
                                  <w:sz w:val="40"/>
                                  <w:szCs w:val="40"/>
                                  <w:rtl/>
                                  <w:lang w:bidi="ar-EG"/>
                                </w:rPr>
                                <w:t>اختبار قبلي وبعدي</w:t>
                              </w:r>
                            </w:p>
                          </w:txbxContent>
                        </v:textbox>
                      </v:shape>
                      <v:shape id="TextBox 7" o:spid="_x0000_s1096" type="#_x0000_t202" style="position:absolute;left:20709;top:28407;width:7901;height:42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" filled="f" stroked="f"/>
                    </v:group>
                  </v:group>
                </v:group>
                <v:shape id="Picture 1215068312" o:spid="_x0000_s1097" type="#_x0000_t75" alt="Training " style="position:absolute;left:32473;top:1876;width:6060;height:606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">
                  <v:imagedata r:id="rId36" o:title="Training " gain="19661f" blacklevel="22938f"/>
                </v:shape>
                <v:shape id="Picture 124869935" o:spid="_x0000_s1098" type="#_x0000_t75" alt="Book " style="position:absolute;left:17288;top:722;width:7304;height:73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">
                  <v:imagedata r:id="rId37" o:title="Book " gain="19661f" blacklevel="22938f"/>
                </v:shape>
                <v:shape id="Picture 234177648" o:spid="_x0000_s1099" type="#_x0000_t75" alt="Presentation " style="position:absolute;left:32455;top:15885;width:6096;height:609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">
                  <v:imagedata r:id="rId38" o:title="Presentation " gain="19661f" blacklevel="22938f"/>
                </v:shape>
                <v:shape id="Picture 1093917362" o:spid="_x0000_s1100" type="#_x0000_t75" alt="Document " style="position:absolute;left:17778;top:15407;width:6472;height:647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">
                  <v:imagedata r:id="rId39" o:title="Document " gain="19661f" blacklevel="22938f"/>
                </v:shape>
                <v:shape id="Picture 565386706" o:spid="_x0000_s1101" type="#_x0000_t75" alt="Exam " style="position:absolute;left:32006;top:29308;width:6717;height:67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">
                  <v:imagedata r:id="rId40" o:title="Exam " gain="19661f" blacklevel="22938f"/>
                </v:shape>
                <v:shape id="Picture 419973710" o:spid="_x0000_s1102" type="#_x0000_t75" alt="Search " style="position:absolute;left:18222;top:29347;width:7147;height:71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">
                  <v:imagedata r:id="rId41" o:title="Search " gain="19661f" blacklevel="22938f"/>
                </v:shape>
                <w10:anchorlock/>
              </v:group>
            </w:pict>
          </mc:Fallback>
        </mc:AlternateContent>
      </w:r>
    </w:p>
    <w:p w14:paraId="178B43EA" w14:textId="77777777" w:rsidR="00DC2CFD" w:rsidRDefault="00DC2CFD" w:rsidP="00DC2CFD">
      <w:pPr>
        <w:rPr>
          <w:sz w:val="40"/>
          <w:szCs w:val="44"/>
          <w:rtl/>
          <w:lang w:bidi="ar-SY"/>
        </w:rPr>
      </w:pPr>
    </w:p>
    <w:p w14:paraId="54B92B84" w14:textId="77777777" w:rsidR="005F43F4" w:rsidRDefault="005F43F4">
      <w:pPr>
        <w:bidi w:val="0"/>
        <w:spacing w:after="160" w:line="259" w:lineRule="auto"/>
        <w:jc w:val="left"/>
        <w:rPr>
          <w:sz w:val="40"/>
          <w:szCs w:val="44"/>
          <w:rtl/>
          <w:lang w:bidi="ar-SY"/>
        </w:rPr>
      </w:pPr>
      <w:r>
        <w:rPr>
          <w:sz w:val="40"/>
          <w:szCs w:val="44"/>
          <w:rtl/>
          <w:lang w:bidi="ar-SY"/>
        </w:rPr>
        <w:br w:type="page"/>
      </w:r>
    </w:p>
    <w:p w14:paraId="5EC75A0B" w14:textId="08346CFC" w:rsidR="00A34119" w:rsidRPr="001C11A3" w:rsidRDefault="001024DD" w:rsidP="005F43F4">
      <w:pPr>
        <w:spacing w:line="240" w:lineRule="auto"/>
        <w:jc w:val="center"/>
        <w:rPr>
          <w:rFonts w:ascii="Adobe Arabic" w:hAnsi="Adobe Arabic" w:cs="Adobe Arabic"/>
          <w:b/>
          <w:bCs/>
          <w:color w:val="002060"/>
          <w:sz w:val="48"/>
          <w:szCs w:val="36"/>
          <w:rtl/>
        </w:rPr>
      </w:pPr>
      <w:r>
        <w:rPr>
          <w:rFonts w:cs="PT Bold Heading"/>
          <w:noProof/>
          <w:sz w:val="52"/>
          <w:szCs w:val="56"/>
          <w:rtl/>
          <w:lang w:val="ar-SA"/>
        </w:rPr>
        <w:lastRenderedPageBreak/>
        <mc:AlternateContent>
          <mc:Choice Requires="wpg">
            <w:drawing>
              <wp:anchor distT="0" distB="0" distL="114300" distR="114300" simplePos="0" relativeHeight="252070912" behindDoc="0" locked="0" layoutInCell="1" allowOverlap="1" wp14:anchorId="5E45ACCD" wp14:editId="32032996">
                <wp:simplePos x="0" y="0"/>
                <wp:positionH relativeFrom="column">
                  <wp:posOffset>-480695</wp:posOffset>
                </wp:positionH>
                <wp:positionV relativeFrom="paragraph">
                  <wp:posOffset>-471170</wp:posOffset>
                </wp:positionV>
                <wp:extent cx="6960893" cy="7066203"/>
                <wp:effectExtent l="0" t="0" r="0" b="1905"/>
                <wp:wrapNone/>
                <wp:docPr id="162" name="Group 162"/>
                <wp:cNvGraphicFramePr/>
                <a:graphic xmlns:a="http://schemas.openxmlformats.org/drawingml/2006/main">
                  <a:graphicData uri="http://schemas.microsoft.com/office/word/2010/wordprocessingGroup">
                    <wpg:wgp>
                      <wpg:cNvGrpSpPr/>
                      <wpg:grpSpPr>
                        <a:xfrm>
                          <a:off x="0" y="0"/>
                          <a:ext cx="6960893" cy="7066203"/>
                          <a:chOff x="-607839" y="0"/>
                          <a:chExt cx="6960893" cy="7066203"/>
                        </a:xfrm>
                      </wpg:grpSpPr>
                      <wpg:grpSp>
                        <wpg:cNvPr id="1279981941" name="Group 1279981941"/>
                        <wpg:cNvGrpSpPr/>
                        <wpg:grpSpPr>
                          <a:xfrm>
                            <a:off x="-607839" y="2571750"/>
                            <a:ext cx="6162064" cy="4494453"/>
                            <a:chOff x="-769776" y="0"/>
                            <a:chExt cx="6162146" cy="4494771"/>
                          </a:xfrm>
                        </wpg:grpSpPr>
                        <wpg:grpSp>
                          <wpg:cNvPr id="1279981942" name="Group 25"/>
                          <wpg:cNvGrpSpPr/>
                          <wpg:grpSpPr>
                            <a:xfrm>
                              <a:off x="3130222" y="0"/>
                              <a:ext cx="2262147" cy="617768"/>
                              <a:chOff x="3849848" y="0"/>
                              <a:chExt cx="2262147" cy="617768"/>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279981945" name="Picture 1279981945"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848" y="69725"/>
                                <a:ext cx="1755163" cy="548043"/>
                              </a:xfrm>
                              <a:prstGeom prst="rect">
                                <a:avLst/>
                              </a:prstGeom>
                              <a:noFill/>
                            </wps:spPr>
                            <wps:txbx>
                              <w:txbxContent>
                                <w:p w14:paraId="1220DF0E" w14:textId="38554B38"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44"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279981947" name="Group 26"/>
                          <wpg:cNvGrpSpPr/>
                          <wpg:grpSpPr>
                            <a:xfrm>
                              <a:off x="-18" y="9939"/>
                              <a:ext cx="2261253" cy="617699"/>
                              <a:chOff x="-18" y="0"/>
                              <a:chExt cx="2261561" cy="618324"/>
                            </a:xfrm>
                          </wpg:grpSpPr>
                          <wps:wsp>
                            <wps:cNvPr id="1279981948" name="Oval 1279981948"/>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9981949" name="TextBox 34"/>
                            <wps:cNvSpPr txBox="1"/>
                            <wps:spPr>
                              <a:xfrm>
                                <a:off x="-18" y="69726"/>
                                <a:ext cx="1756037" cy="548598"/>
                              </a:xfrm>
                              <a:prstGeom prst="rect">
                                <a:avLst/>
                              </a:prstGeom>
                              <a:noFill/>
                            </wps:spPr>
                            <wps:txbx>
                              <w:txbxContent>
                                <w:p w14:paraId="1219D0D7" w14:textId="573A83A4"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45"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436248" y="640423"/>
                              <a:ext cx="2956122" cy="3854348"/>
                            </a:xfrm>
                            <a:prstGeom prst="rect">
                              <a:avLst/>
                            </a:prstGeom>
                            <a:noFill/>
                            <a:ln w="6350">
                              <a:noFill/>
                            </a:ln>
                          </wps:spPr>
                          <wps:txbx>
                            <w:txbxContent>
                              <w:bookmarkStart w:id="0" w:name="_Hlk192425082"/>
                              <w:p w14:paraId="036D76CA" w14:textId="4979FE5D" w:rsidR="001024DD" w:rsidRPr="00CB2D2E" w:rsidRDefault="00CA02F6" w:rsidP="001024DD">
                                <w:pPr>
                                  <w:rPr>
                                    <w:rFonts w:ascii="Adobe Arabic" w:eastAsia="GE Dinar One" w:hAnsi="Adobe Arabic" w:cs="Adobe Arabic"/>
                                    <w:color w:val="000000"/>
                                    <w:kern w:val="24"/>
                                    <w:sz w:val="32"/>
                                    <w:lang w:bidi="ar-SY"/>
                                  </w:rPr>
                                </w:pPr>
                                <w:r>
                                  <w:rPr>
                                    <w:rFonts w:ascii="Adobe Arabic" w:eastAsia="GE Dinar One" w:hAnsi="Adobe Arabic" w:cs="Adobe Arabic"/>
                                    <w:color w:val="000000"/>
                                    <w:kern w:val="24"/>
                                    <w:sz w:val="32"/>
                                    <w:rtl/>
                                    <w:lang w:bidi="ar-SY"/>
                                  </w:rPr>
                                  <w:fldChar w:fldCharType="begin"/>
                                </w:r>
                                <w:r>
                                  <w:rPr>
                                    <w:rFonts w:ascii="Adobe Arabic" w:eastAsia="GE Dinar One" w:hAnsi="Adobe Arabic" w:cs="Adobe Arabic"/>
                                    <w:color w:val="000000"/>
                                    <w:kern w:val="24"/>
                                    <w:sz w:val="32"/>
                                    <w:lang w:bidi="ar-SY"/>
                                  </w:rPr>
                                  <w:instrText>HYPERLINK</w:instrText>
                                </w:r>
                                <w:r>
                                  <w:rPr>
                                    <w:rFonts w:ascii="Adobe Arabic" w:eastAsia="GE Dinar One" w:hAnsi="Adobe Arabic" w:cs="Adobe Arabic"/>
                                    <w:color w:val="000000"/>
                                    <w:kern w:val="24"/>
                                    <w:sz w:val="32"/>
                                    <w:rtl/>
                                    <w:lang w:bidi="ar-SY"/>
                                  </w:rPr>
                                  <w:instrText xml:space="preserve"> "</w:instrText>
                                </w:r>
                                <w:r>
                                  <w:rPr>
                                    <w:rFonts w:ascii="Adobe Arabic" w:eastAsia="GE Dinar One" w:hAnsi="Adobe Arabic" w:cs="Adobe Arabic"/>
                                    <w:color w:val="000000"/>
                                    <w:kern w:val="24"/>
                                    <w:sz w:val="32"/>
                                    <w:lang w:bidi="ar-SY"/>
                                  </w:rPr>
                                  <w:instrText>http://www.dawliatraining.com</w:instrText>
                                </w:r>
                                <w:r>
                                  <w:rPr>
                                    <w:rFonts w:ascii="Adobe Arabic" w:eastAsia="GE Dinar One" w:hAnsi="Adobe Arabic" w:cs="Adobe Arabic"/>
                                    <w:color w:val="000000"/>
                                    <w:kern w:val="24"/>
                                    <w:sz w:val="32"/>
                                    <w:rtl/>
                                    <w:lang w:bidi="ar-SY"/>
                                  </w:rPr>
                                  <w:instrText>"</w:instrText>
                                </w:r>
                                <w:r>
                                  <w:rPr>
                                    <w:rFonts w:ascii="Adobe Arabic" w:eastAsia="GE Dinar One" w:hAnsi="Adobe Arabic" w:cs="Adobe Arabic"/>
                                    <w:color w:val="000000"/>
                                    <w:kern w:val="24"/>
                                    <w:sz w:val="32"/>
                                    <w:rtl/>
                                    <w:lang w:bidi="ar-SY"/>
                                  </w:rPr>
                                </w:r>
                                <w:r>
                                  <w:rPr>
                                    <w:rFonts w:ascii="Adobe Arabic" w:eastAsia="GE Dinar One" w:hAnsi="Adobe Arabic" w:cs="Adobe Arabic"/>
                                    <w:color w:val="000000"/>
                                    <w:kern w:val="24"/>
                                    <w:sz w:val="32"/>
                                    <w:rtl/>
                                    <w:lang w:bidi="ar-SY"/>
                                  </w:rPr>
                                  <w:fldChar w:fldCharType="separate"/>
                                </w:r>
                                <w:r w:rsidR="001024DD" w:rsidRPr="00CA02F6">
                                  <w:rPr>
                                    <w:rStyle w:val="Hyperlink"/>
                                    <w:rFonts w:ascii="Adobe Arabic" w:eastAsia="GE Dinar One" w:hAnsi="Adobe Arabic" w:cs="Adobe Arabic"/>
                                    <w:kern w:val="24"/>
                                    <w:sz w:val="32"/>
                                    <w:rtl/>
                                    <w:lang w:bidi="ar-SY"/>
                                  </w:rPr>
                                  <w:t>عند الانتهاء من تنفيذ أنشطة هذه الجلسة التدريبية، سيتمكّن المشاركون من:</w:t>
                                </w:r>
                                <w:r>
                                  <w:rPr>
                                    <w:rFonts w:ascii="Adobe Arabic" w:eastAsia="GE Dinar One" w:hAnsi="Adobe Arabic" w:cs="Adobe Arabic"/>
                                    <w:color w:val="000000"/>
                                    <w:kern w:val="24"/>
                                    <w:sz w:val="32"/>
                                    <w:rtl/>
                                    <w:lang w:bidi="ar-SY"/>
                                  </w:rPr>
                                  <w:fldChar w:fldCharType="end"/>
                                </w:r>
                              </w:p>
                              <w:bookmarkEnd w:id="0"/>
                              <w:p w14:paraId="1972DD15" w14:textId="77777777" w:rsidR="001024DD" w:rsidRPr="00CB2D2E" w:rsidRDefault="001024DD" w:rsidP="001024DD">
                                <w:pPr>
                                  <w:pStyle w:val="a5"/>
                                  <w:numPr>
                                    <w:ilvl w:val="0"/>
                                    <w:numId w:val="6"/>
                                  </w:numPr>
                                  <w:spacing w:line="276" w:lineRule="auto"/>
                                  <w:rPr>
                                    <w:rFonts w:ascii="Adobe Arabic" w:eastAsia="GE Dinar One" w:hAnsi="Adobe Arabic" w:cs="Adobe Arabic"/>
                                    <w:color w:val="000000"/>
                                    <w:kern w:val="24"/>
                                    <w:sz w:val="32"/>
                                    <w:szCs w:val="32"/>
                                    <w:rtl/>
                                    <w:lang w:bidi="ar-SY"/>
                                  </w:rPr>
                                </w:pPr>
                                <w:r w:rsidRPr="00CB2D2E">
                                  <w:rPr>
                                    <w:rFonts w:ascii="Adobe Arabic" w:eastAsia="GE Dinar One" w:hAnsi="Adobe Arabic" w:cs="Adobe Arabic"/>
                                    <w:color w:val="000000"/>
                                    <w:kern w:val="24"/>
                                    <w:sz w:val="32"/>
                                    <w:szCs w:val="32"/>
                                    <w:rtl/>
                                    <w:lang w:bidi="ar-SY"/>
                                  </w:rPr>
                                  <w:t xml:space="preserve">تعريف التوجيه والتحفيز وتوضيح دورهما في تعزيز بيئة العمل المنتجة.  </w:t>
                                </w:r>
                              </w:p>
                              <w:p w14:paraId="66981CDC" w14:textId="77777777" w:rsidR="001024DD" w:rsidRPr="00CB2D2E"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CB2D2E">
                                  <w:rPr>
                                    <w:rFonts w:ascii="Adobe Arabic" w:eastAsia="GE Dinar One" w:hAnsi="Adobe Arabic" w:cs="Adobe Arabic"/>
                                    <w:color w:val="000000"/>
                                    <w:kern w:val="24"/>
                                    <w:sz w:val="32"/>
                                    <w:szCs w:val="32"/>
                                    <w:rtl/>
                                    <w:lang w:bidi="ar-SY"/>
                                  </w:rPr>
                                  <w:t xml:space="preserve">تحديد أهمية التوجيه والتحفيز في رفع الكفاءة المؤسسية مع تقديم أمثلة عملية.  </w:t>
                                </w:r>
                              </w:p>
                              <w:p w14:paraId="74980088" w14:textId="77777777" w:rsidR="001024DD" w:rsidRPr="00CB2D2E"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CB2D2E">
                                  <w:rPr>
                                    <w:rFonts w:ascii="Adobe Arabic" w:eastAsia="GE Dinar One" w:hAnsi="Adobe Arabic" w:cs="Adobe Arabic"/>
                                    <w:color w:val="000000"/>
                                    <w:kern w:val="24"/>
                                    <w:sz w:val="32"/>
                                    <w:szCs w:val="32"/>
                                    <w:rtl/>
                                    <w:lang w:bidi="ar-SY"/>
                                  </w:rPr>
                                  <w:t xml:space="preserve">تمييز الفرق بين الإدارة والقيادة في توجيه الفرق وتحديد تأثيرهما على الأداء.  </w:t>
                                </w:r>
                              </w:p>
                              <w:p w14:paraId="06594EBB" w14:textId="77777777" w:rsidR="001024DD" w:rsidRPr="00CB2D2E"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CB2D2E">
                                  <w:rPr>
                                    <w:rFonts w:ascii="Adobe Arabic" w:eastAsia="GE Dinar One" w:hAnsi="Adobe Arabic" w:cs="Adobe Arabic"/>
                                    <w:color w:val="000000"/>
                                    <w:kern w:val="24"/>
                                    <w:sz w:val="32"/>
                                    <w:szCs w:val="32"/>
                                    <w:rtl/>
                                    <w:lang w:bidi="ar-SY"/>
                                  </w:rPr>
                                  <w:t xml:space="preserve">تحليل الأثر النفسي والاجتماعي للتحفيز على الموظفين وتطبيقه في سياقات عملية.  </w:t>
                                </w:r>
                              </w:p>
                              <w:p w14:paraId="2B2E1003" w14:textId="77777777" w:rsidR="001024DD" w:rsidRPr="00CB2D2E"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CB2D2E">
                                  <w:rPr>
                                    <w:rFonts w:ascii="Adobe Arabic" w:eastAsia="GE Dinar One" w:hAnsi="Adobe Arabic" w:cs="Adobe Arabic"/>
                                    <w:color w:val="000000"/>
                                    <w:kern w:val="24"/>
                                    <w:sz w:val="32"/>
                                    <w:szCs w:val="32"/>
                                    <w:rtl/>
                                    <w:lang w:bidi="ar-SY"/>
                                  </w:rPr>
                                  <w:t xml:space="preserve">تحديد محفزاتهم الشخصية وتخيل محفزات موظفين آخرين، مع استنتاج أهمية تخصيص التحفيز لتحسين الأداء.  </w:t>
                                </w:r>
                              </w:p>
                              <w:p w14:paraId="2128FFC9" w14:textId="77777777" w:rsidR="001024DD" w:rsidRPr="00CB2D2E" w:rsidRDefault="001024DD" w:rsidP="001024DD">
                                <w:pPr>
                                  <w:rPr>
                                    <w:rFonts w:ascii="Adobe Arabic" w:eastAsia="GE Dinar One" w:hAnsi="Adobe Arabic" w:cs="Adobe Arabic"/>
                                    <w:color w:val="000000"/>
                                    <w:kern w:val="24"/>
                                    <w:sz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769776" y="477360"/>
                              <a:ext cx="3024174" cy="3901916"/>
                            </a:xfrm>
                            <a:prstGeom prst="rect">
                              <a:avLst/>
                            </a:prstGeom>
                            <a:noFill/>
                            <a:ln w="6350">
                              <a:noFill/>
                            </a:ln>
                          </wps:spPr>
                          <wps:txbx>
                            <w:txbxContent>
                              <w:p w14:paraId="3CE97A71"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1" w:name="_Hlk195824982"/>
                                <w:bookmarkStart w:id="2" w:name="_Hlk195824983"/>
                                <w:bookmarkStart w:id="3" w:name="_Hlk195824984"/>
                                <w:bookmarkStart w:id="4" w:name="_Hlk195824985"/>
                                <w:bookmarkStart w:id="5" w:name="_Hlk195824986"/>
                                <w:bookmarkStart w:id="6" w:name="_Hlk195824987"/>
                                <w:r w:rsidRPr="00A61860">
                                  <w:rPr>
                                    <w:rFonts w:ascii="Adobe Arabic" w:eastAsia="GE Dinar One" w:hAnsi="Adobe Arabic" w:cs="Adobe Arabic"/>
                                    <w:color w:val="000000"/>
                                    <w:kern w:val="24"/>
                                    <w:sz w:val="36"/>
                                    <w:szCs w:val="36"/>
                                    <w:rtl/>
                                    <w:lang w:bidi="ar-SY"/>
                                  </w:rPr>
                                  <w:t>تمهيد.</w:t>
                                </w:r>
                              </w:p>
                              <w:p w14:paraId="640B1245"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61860">
                                  <w:rPr>
                                    <w:rFonts w:ascii="Adobe Arabic" w:eastAsia="GE Dinar One" w:hAnsi="Adobe Arabic" w:cs="Adobe Arabic"/>
                                    <w:color w:val="000000"/>
                                    <w:kern w:val="24"/>
                                    <w:sz w:val="36"/>
                                    <w:szCs w:val="36"/>
                                    <w:rtl/>
                                    <w:lang w:bidi="ar-SY"/>
                                  </w:rPr>
                                  <w:t>المقدّمة.</w:t>
                                </w:r>
                              </w:p>
                              <w:p w14:paraId="17C8DD60"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61860">
                                  <w:rPr>
                                    <w:rFonts w:ascii="Adobe Arabic" w:eastAsia="GE Dinar One" w:hAnsi="Adobe Arabic" w:cs="Adobe Arabic"/>
                                    <w:color w:val="000000"/>
                                    <w:kern w:val="24"/>
                                    <w:sz w:val="36"/>
                                    <w:szCs w:val="36"/>
                                    <w:rtl/>
                                    <w:lang w:bidi="ar-SY"/>
                                  </w:rPr>
                                  <w:t>نشاط تعارف المشاركين.</w:t>
                                </w:r>
                              </w:p>
                              <w:p w14:paraId="0FE16C77"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61860">
                                  <w:rPr>
                                    <w:rFonts w:ascii="Adobe Arabic" w:eastAsia="GE Dinar One" w:hAnsi="Adobe Arabic" w:cs="Adobe Arabic"/>
                                    <w:color w:val="000000"/>
                                    <w:kern w:val="24"/>
                                    <w:sz w:val="36"/>
                                    <w:szCs w:val="36"/>
                                    <w:rtl/>
                                    <w:lang w:bidi="ar-SY"/>
                                  </w:rPr>
                                  <w:t>مشاهدة فيديو تدريبي.</w:t>
                                </w:r>
                              </w:p>
                              <w:p w14:paraId="560ADABC"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61860">
                                  <w:rPr>
                                    <w:rFonts w:ascii="Adobe Arabic" w:eastAsia="GE Dinar One" w:hAnsi="Adobe Arabic" w:cs="Adobe Arabic"/>
                                    <w:color w:val="000000"/>
                                    <w:kern w:val="24"/>
                                    <w:sz w:val="36"/>
                                    <w:szCs w:val="36"/>
                                    <w:rtl/>
                                    <w:lang w:bidi="ar-SY"/>
                                  </w:rPr>
                                  <w:t>تعريف التوجيه والتحفيز في سياق بيئة العمل.</w:t>
                                </w:r>
                              </w:p>
                              <w:p w14:paraId="79763F67"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61860">
                                  <w:rPr>
                                    <w:rFonts w:ascii="Adobe Arabic" w:eastAsia="GE Dinar One" w:hAnsi="Adobe Arabic" w:cs="Adobe Arabic"/>
                                    <w:color w:val="000000"/>
                                    <w:kern w:val="24"/>
                                    <w:sz w:val="36"/>
                                    <w:szCs w:val="36"/>
                                    <w:rtl/>
                                    <w:lang w:bidi="ar-SY"/>
                                  </w:rPr>
                                  <w:t>أهمية التوجيه والتحفيز لرفع الكفاءة المؤسسية.</w:t>
                                </w:r>
                              </w:p>
                              <w:p w14:paraId="486B3BD8"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61860">
                                  <w:rPr>
                                    <w:rFonts w:ascii="Adobe Arabic" w:eastAsia="GE Dinar One" w:hAnsi="Adobe Arabic" w:cs="Adobe Arabic"/>
                                    <w:color w:val="000000"/>
                                    <w:kern w:val="24"/>
                                    <w:sz w:val="36"/>
                                    <w:szCs w:val="36"/>
                                    <w:rtl/>
                                    <w:lang w:bidi="ar-SY"/>
                                  </w:rPr>
                                  <w:t>الفرق بين الإدارة والقيادة في توجيه الفرق.</w:t>
                                </w:r>
                              </w:p>
                              <w:p w14:paraId="54E396D3"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61860">
                                  <w:rPr>
                                    <w:rFonts w:ascii="Adobe Arabic" w:eastAsia="GE Dinar One" w:hAnsi="Adobe Arabic" w:cs="Adobe Arabic"/>
                                    <w:color w:val="000000"/>
                                    <w:kern w:val="24"/>
                                    <w:sz w:val="36"/>
                                    <w:szCs w:val="36"/>
                                    <w:rtl/>
                                    <w:lang w:bidi="ar-SY"/>
                                  </w:rPr>
                                  <w:t>الأثر النفسي والاجتماعي للتحفيز على الموظفين.</w:t>
                                </w:r>
                              </w:p>
                              <w:p w14:paraId="3A1DEFD3"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61860">
                                  <w:rPr>
                                    <w:rFonts w:ascii="Adobe Arabic" w:eastAsia="GE Dinar One" w:hAnsi="Adobe Arabic" w:cs="Adobe Arabic"/>
                                    <w:color w:val="000000"/>
                                    <w:kern w:val="24"/>
                                    <w:sz w:val="36"/>
                                    <w:szCs w:val="36"/>
                                    <w:rtl/>
                                    <w:lang w:bidi="ar-SY"/>
                                  </w:rPr>
                                  <w:t>نشاط تدريبي: "خارطة التحفيز الشخصية".</w:t>
                                </w:r>
                                <w:bookmarkEnd w:id="1"/>
                                <w:bookmarkEnd w:id="2"/>
                                <w:bookmarkEnd w:id="3"/>
                                <w:bookmarkEnd w:id="4"/>
                                <w:bookmarkEnd w:id="5"/>
                                <w:bookmarkEnd w:id="6"/>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36" y="0"/>
                            <a:ext cx="6353090" cy="2325148"/>
                            <a:chOff x="-36" y="0"/>
                            <a:chExt cx="6353090" cy="2325148"/>
                          </a:xfrm>
                        </wpg:grpSpPr>
                        <pic:pic xmlns:pic="http://schemas.openxmlformats.org/drawingml/2006/picture">
                          <pic:nvPicPr>
                            <pic:cNvPr id="1246116252" name="Picture 1246116252" descr="Calendar "/>
                            <pic:cNvPicPr>
                              <a:picLocks noChangeAspect="1"/>
                            </pic:cNvPicPr>
                          </pic:nvPicPr>
                          <pic:blipFill>
                            <a:blip r:embed="rId48" cstate="print">
                              <a:lum bright="70000" contrast="-70000"/>
                              <a:extLst>
                                <a:ext uri="{BEBA8EAE-BF5A-486C-A8C5-ECC9F3942E4B}">
                                  <a14:imgProps xmlns:a14="http://schemas.microsoft.com/office/drawing/2010/main">
                                    <a14:imgLayer r:embed="rId4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849" y="1072293"/>
                              <a:ext cx="1132205" cy="1252855"/>
                            </a:xfrm>
                            <a:prstGeom prst="rect">
                              <a:avLst/>
                            </a:prstGeom>
                            <a:noFill/>
                          </wps:spPr>
                          <wps:txbx>
                            <w:txbxContent>
                              <w:p w14:paraId="29863CF5" w14:textId="77777777" w:rsidR="001024DD" w:rsidRPr="00F01FA2" w:rsidRDefault="001024DD" w:rsidP="001024DD">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610" y="19865"/>
                              <a:ext cx="2430145" cy="672465"/>
                            </a:xfrm>
                            <a:prstGeom prst="rect">
                              <a:avLst/>
                            </a:prstGeom>
                            <a:noFill/>
                          </wps:spPr>
                          <wps:txbx>
                            <w:txbxContent>
                              <w:p w14:paraId="1DDD4B89"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246116255" name="TextBox 34"/>
                          <wps:cNvSpPr txBox="1"/>
                          <wps:spPr>
                            <a:xfrm>
                              <a:off x="-36" y="1290547"/>
                              <a:ext cx="4566285" cy="672465"/>
                            </a:xfrm>
                            <a:prstGeom prst="rect">
                              <a:avLst/>
                            </a:prstGeom>
                            <a:noFill/>
                          </wps:spPr>
                          <wps:txbx>
                            <w:txbxContent>
                              <w:bookmarkStart w:id="7" w:name="_Hlk195824968"/>
                              <w:bookmarkStart w:id="8" w:name="_Hlk195824969"/>
                              <w:bookmarkStart w:id="9" w:name="_Hlk195824970"/>
                              <w:bookmarkStart w:id="10" w:name="_Hlk195824971"/>
                              <w:p w14:paraId="4DA79A04" w14:textId="35945BB0" w:rsidR="001024DD" w:rsidRPr="00A61860" w:rsidRDefault="00CA02F6" w:rsidP="00CA02F6">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1024DD" w:rsidRPr="00CA02F6">
                                  <w:rPr>
                                    <w:rStyle w:val="Hyperlink"/>
                                    <w:rFonts w:ascii="Adobe Arabic" w:eastAsia="GE Dinar One" w:hAnsi="Adobe Arabic" w:cs="Adobe Arabic"/>
                                    <w:b/>
                                    <w:bCs/>
                                    <w:kern w:val="24"/>
                                    <w:sz w:val="56"/>
                                    <w:szCs w:val="56"/>
                                    <w:rtl/>
                                    <w:lang w:bidi="ar-SY"/>
                                  </w:rPr>
                                  <w:t>مدخل إلى التوجيه والتحفيز</w:t>
                                </w:r>
                                <w:bookmarkEnd w:id="7"/>
                                <w:bookmarkEnd w:id="8"/>
                                <w:bookmarkEnd w:id="9"/>
                                <w:bookmarkEnd w:id="10"/>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5E45ACCD" id="Group 162" o:spid="_x0000_s1103" style="position:absolute;left:0;text-align:left;margin-left:-37.85pt;margin-top:-37.1pt;width:548.1pt;height:556.4pt;z-index:252070912;mso-position-horizontal-relative:text;mso-position-vertical-relative:text;mso-width-relative:margin;mso-height-relative:margin" coordorigin="-6078" coordsize="69608,70662"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">
                <v:group id="Group 1279981941" o:spid="_x0000_s1104" style="position:absolute;left:-6078;top:25717;width:61620;height:44945" coordorigin="-7697" coordsize="61621,449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105" style="position:absolute;left:31302;width:22621;height:6177" coordorigin="38498" coordsize="22621,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10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10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10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50" o:title="Target " gain="19661f" blacklevel="22938f"/>
                      </v:shape>
                    </v:group>
                    <v:shape id="_x0000_s1109" type="#_x0000_t202" style="position:absolute;left:38498;top:697;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1220DF0E" w14:textId="38554B38"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51"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110"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11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_x0000_s1112"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1219D0D7" w14:textId="573A83A4"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52"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279981950" o:spid="_x0000_s111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">
                      <v:imagedata r:id="rId53" o:title="Note " gain="19661f" blacklevel="22938f"/>
                    </v:shape>
                  </v:group>
                  <v:shape id="Text Box 1279981951" o:spid="_x0000_s1114" type="#_x0000_t202" style="position:absolute;left:24362;top:6404;width:29561;height:385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bookmarkStart w:id="11" w:name="_Hlk192425082"/>
                        <w:p w14:paraId="036D76CA" w14:textId="4979FE5D" w:rsidR="001024DD" w:rsidRPr="00CB2D2E" w:rsidRDefault="00CA02F6" w:rsidP="001024DD">
                          <w:pPr>
                            <w:rPr>
                              <w:rFonts w:ascii="Adobe Arabic" w:eastAsia="GE Dinar One" w:hAnsi="Adobe Arabic" w:cs="Adobe Arabic"/>
                              <w:color w:val="000000"/>
                              <w:kern w:val="24"/>
                              <w:sz w:val="32"/>
                              <w:lang w:bidi="ar-SY"/>
                            </w:rPr>
                          </w:pPr>
                          <w:r>
                            <w:rPr>
                              <w:rFonts w:ascii="Adobe Arabic" w:eastAsia="GE Dinar One" w:hAnsi="Adobe Arabic" w:cs="Adobe Arabic"/>
                              <w:color w:val="000000"/>
                              <w:kern w:val="24"/>
                              <w:sz w:val="32"/>
                              <w:rtl/>
                              <w:lang w:bidi="ar-SY"/>
                            </w:rPr>
                            <w:fldChar w:fldCharType="begin"/>
                          </w:r>
                          <w:r>
                            <w:rPr>
                              <w:rFonts w:ascii="Adobe Arabic" w:eastAsia="GE Dinar One" w:hAnsi="Adobe Arabic" w:cs="Adobe Arabic"/>
                              <w:color w:val="000000"/>
                              <w:kern w:val="24"/>
                              <w:sz w:val="32"/>
                              <w:lang w:bidi="ar-SY"/>
                            </w:rPr>
                            <w:instrText>HYPERLINK</w:instrText>
                          </w:r>
                          <w:r>
                            <w:rPr>
                              <w:rFonts w:ascii="Adobe Arabic" w:eastAsia="GE Dinar One" w:hAnsi="Adobe Arabic" w:cs="Adobe Arabic"/>
                              <w:color w:val="000000"/>
                              <w:kern w:val="24"/>
                              <w:sz w:val="32"/>
                              <w:rtl/>
                              <w:lang w:bidi="ar-SY"/>
                            </w:rPr>
                            <w:instrText xml:space="preserve"> "</w:instrText>
                          </w:r>
                          <w:r>
                            <w:rPr>
                              <w:rFonts w:ascii="Adobe Arabic" w:eastAsia="GE Dinar One" w:hAnsi="Adobe Arabic" w:cs="Adobe Arabic"/>
                              <w:color w:val="000000"/>
                              <w:kern w:val="24"/>
                              <w:sz w:val="32"/>
                              <w:lang w:bidi="ar-SY"/>
                            </w:rPr>
                            <w:instrText>http://www.dawliatraining.com</w:instrText>
                          </w:r>
                          <w:r>
                            <w:rPr>
                              <w:rFonts w:ascii="Adobe Arabic" w:eastAsia="GE Dinar One" w:hAnsi="Adobe Arabic" w:cs="Adobe Arabic"/>
                              <w:color w:val="000000"/>
                              <w:kern w:val="24"/>
                              <w:sz w:val="32"/>
                              <w:rtl/>
                              <w:lang w:bidi="ar-SY"/>
                            </w:rPr>
                            <w:instrText>"</w:instrText>
                          </w:r>
                          <w:r>
                            <w:rPr>
                              <w:rFonts w:ascii="Adobe Arabic" w:eastAsia="GE Dinar One" w:hAnsi="Adobe Arabic" w:cs="Adobe Arabic"/>
                              <w:color w:val="000000"/>
                              <w:kern w:val="24"/>
                              <w:sz w:val="32"/>
                              <w:rtl/>
                              <w:lang w:bidi="ar-SY"/>
                            </w:rPr>
                          </w:r>
                          <w:r>
                            <w:rPr>
                              <w:rFonts w:ascii="Adobe Arabic" w:eastAsia="GE Dinar One" w:hAnsi="Adobe Arabic" w:cs="Adobe Arabic"/>
                              <w:color w:val="000000"/>
                              <w:kern w:val="24"/>
                              <w:sz w:val="32"/>
                              <w:rtl/>
                              <w:lang w:bidi="ar-SY"/>
                            </w:rPr>
                            <w:fldChar w:fldCharType="separate"/>
                          </w:r>
                          <w:r w:rsidR="001024DD" w:rsidRPr="00CA02F6">
                            <w:rPr>
                              <w:rStyle w:val="Hyperlink"/>
                              <w:rFonts w:ascii="Adobe Arabic" w:eastAsia="GE Dinar One" w:hAnsi="Adobe Arabic" w:cs="Adobe Arabic"/>
                              <w:kern w:val="24"/>
                              <w:sz w:val="32"/>
                              <w:rtl/>
                              <w:lang w:bidi="ar-SY"/>
                            </w:rPr>
                            <w:t>عند الانتهاء من تنفيذ أنشطة هذه الجلسة التدريبية، سيتمكّن المشاركون من:</w:t>
                          </w:r>
                          <w:r>
                            <w:rPr>
                              <w:rFonts w:ascii="Adobe Arabic" w:eastAsia="GE Dinar One" w:hAnsi="Adobe Arabic" w:cs="Adobe Arabic"/>
                              <w:color w:val="000000"/>
                              <w:kern w:val="24"/>
                              <w:sz w:val="32"/>
                              <w:rtl/>
                              <w:lang w:bidi="ar-SY"/>
                            </w:rPr>
                            <w:fldChar w:fldCharType="end"/>
                          </w:r>
                        </w:p>
                        <w:bookmarkEnd w:id="11"/>
                        <w:p w14:paraId="1972DD15" w14:textId="77777777" w:rsidR="001024DD" w:rsidRPr="00CB2D2E" w:rsidRDefault="001024DD" w:rsidP="001024DD">
                          <w:pPr>
                            <w:pStyle w:val="a5"/>
                            <w:numPr>
                              <w:ilvl w:val="0"/>
                              <w:numId w:val="6"/>
                            </w:numPr>
                            <w:spacing w:line="276" w:lineRule="auto"/>
                            <w:rPr>
                              <w:rFonts w:ascii="Adobe Arabic" w:eastAsia="GE Dinar One" w:hAnsi="Adobe Arabic" w:cs="Adobe Arabic"/>
                              <w:color w:val="000000"/>
                              <w:kern w:val="24"/>
                              <w:sz w:val="32"/>
                              <w:szCs w:val="32"/>
                              <w:rtl/>
                              <w:lang w:bidi="ar-SY"/>
                            </w:rPr>
                          </w:pPr>
                          <w:r w:rsidRPr="00CB2D2E">
                            <w:rPr>
                              <w:rFonts w:ascii="Adobe Arabic" w:eastAsia="GE Dinar One" w:hAnsi="Adobe Arabic" w:cs="Adobe Arabic"/>
                              <w:color w:val="000000"/>
                              <w:kern w:val="24"/>
                              <w:sz w:val="32"/>
                              <w:szCs w:val="32"/>
                              <w:rtl/>
                              <w:lang w:bidi="ar-SY"/>
                            </w:rPr>
                            <w:t xml:space="preserve">تعريف التوجيه والتحفيز وتوضيح دورهما في تعزيز بيئة العمل المنتجة.  </w:t>
                          </w:r>
                        </w:p>
                        <w:p w14:paraId="66981CDC" w14:textId="77777777" w:rsidR="001024DD" w:rsidRPr="00CB2D2E"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CB2D2E">
                            <w:rPr>
                              <w:rFonts w:ascii="Adobe Arabic" w:eastAsia="GE Dinar One" w:hAnsi="Adobe Arabic" w:cs="Adobe Arabic"/>
                              <w:color w:val="000000"/>
                              <w:kern w:val="24"/>
                              <w:sz w:val="32"/>
                              <w:szCs w:val="32"/>
                              <w:rtl/>
                              <w:lang w:bidi="ar-SY"/>
                            </w:rPr>
                            <w:t xml:space="preserve">تحديد أهمية التوجيه والتحفيز في رفع الكفاءة المؤسسية مع تقديم أمثلة عملية.  </w:t>
                          </w:r>
                        </w:p>
                        <w:p w14:paraId="74980088" w14:textId="77777777" w:rsidR="001024DD" w:rsidRPr="00CB2D2E"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CB2D2E">
                            <w:rPr>
                              <w:rFonts w:ascii="Adobe Arabic" w:eastAsia="GE Dinar One" w:hAnsi="Adobe Arabic" w:cs="Adobe Arabic"/>
                              <w:color w:val="000000"/>
                              <w:kern w:val="24"/>
                              <w:sz w:val="32"/>
                              <w:szCs w:val="32"/>
                              <w:rtl/>
                              <w:lang w:bidi="ar-SY"/>
                            </w:rPr>
                            <w:t xml:space="preserve">تمييز الفرق بين الإدارة والقيادة في توجيه الفرق وتحديد تأثيرهما على الأداء.  </w:t>
                          </w:r>
                        </w:p>
                        <w:p w14:paraId="06594EBB" w14:textId="77777777" w:rsidR="001024DD" w:rsidRPr="00CB2D2E"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CB2D2E">
                            <w:rPr>
                              <w:rFonts w:ascii="Adobe Arabic" w:eastAsia="GE Dinar One" w:hAnsi="Adobe Arabic" w:cs="Adobe Arabic"/>
                              <w:color w:val="000000"/>
                              <w:kern w:val="24"/>
                              <w:sz w:val="32"/>
                              <w:szCs w:val="32"/>
                              <w:rtl/>
                              <w:lang w:bidi="ar-SY"/>
                            </w:rPr>
                            <w:t xml:space="preserve">تحليل الأثر النفسي والاجتماعي للتحفيز على الموظفين وتطبيقه في سياقات عملية.  </w:t>
                          </w:r>
                        </w:p>
                        <w:p w14:paraId="2B2E1003" w14:textId="77777777" w:rsidR="001024DD" w:rsidRPr="00CB2D2E"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CB2D2E">
                            <w:rPr>
                              <w:rFonts w:ascii="Adobe Arabic" w:eastAsia="GE Dinar One" w:hAnsi="Adobe Arabic" w:cs="Adobe Arabic"/>
                              <w:color w:val="000000"/>
                              <w:kern w:val="24"/>
                              <w:sz w:val="32"/>
                              <w:szCs w:val="32"/>
                              <w:rtl/>
                              <w:lang w:bidi="ar-SY"/>
                            </w:rPr>
                            <w:t xml:space="preserve">تحديد محفزاتهم الشخصية وتخيل محفزات موظفين آخرين، مع استنتاج أهمية تخصيص التحفيز لتحسين الأداء.  </w:t>
                          </w:r>
                        </w:p>
                        <w:p w14:paraId="2128FFC9" w14:textId="77777777" w:rsidR="001024DD" w:rsidRPr="00CB2D2E" w:rsidRDefault="001024DD" w:rsidP="001024DD">
                          <w:pPr>
                            <w:rPr>
                              <w:rFonts w:ascii="Adobe Arabic" w:eastAsia="GE Dinar One" w:hAnsi="Adobe Arabic" w:cs="Adobe Arabic"/>
                              <w:color w:val="000000"/>
                              <w:kern w:val="24"/>
                              <w:sz w:val="32"/>
                              <w:lang w:bidi="ar-SY"/>
                            </w:rPr>
                          </w:pPr>
                        </w:p>
                      </w:txbxContent>
                    </v:textbox>
                  </v:shape>
                  <v:shape id="Text Box 1579856704" o:spid="_x0000_s1115" type="#_x0000_t202" style="position:absolute;left:-7697;top:4773;width:30240;height:390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3CE97A71"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12" w:name="_Hlk195824982"/>
                          <w:bookmarkStart w:id="13" w:name="_Hlk195824983"/>
                          <w:bookmarkStart w:id="14" w:name="_Hlk195824984"/>
                          <w:bookmarkStart w:id="15" w:name="_Hlk195824985"/>
                          <w:bookmarkStart w:id="16" w:name="_Hlk195824986"/>
                          <w:bookmarkStart w:id="17" w:name="_Hlk195824987"/>
                          <w:r w:rsidRPr="00A61860">
                            <w:rPr>
                              <w:rFonts w:ascii="Adobe Arabic" w:eastAsia="GE Dinar One" w:hAnsi="Adobe Arabic" w:cs="Adobe Arabic"/>
                              <w:color w:val="000000"/>
                              <w:kern w:val="24"/>
                              <w:sz w:val="36"/>
                              <w:szCs w:val="36"/>
                              <w:rtl/>
                              <w:lang w:bidi="ar-SY"/>
                            </w:rPr>
                            <w:t>تمهيد.</w:t>
                          </w:r>
                        </w:p>
                        <w:p w14:paraId="640B1245"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61860">
                            <w:rPr>
                              <w:rFonts w:ascii="Adobe Arabic" w:eastAsia="GE Dinar One" w:hAnsi="Adobe Arabic" w:cs="Adobe Arabic"/>
                              <w:color w:val="000000"/>
                              <w:kern w:val="24"/>
                              <w:sz w:val="36"/>
                              <w:szCs w:val="36"/>
                              <w:rtl/>
                              <w:lang w:bidi="ar-SY"/>
                            </w:rPr>
                            <w:t>المقدّمة.</w:t>
                          </w:r>
                        </w:p>
                        <w:p w14:paraId="17C8DD60"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61860">
                            <w:rPr>
                              <w:rFonts w:ascii="Adobe Arabic" w:eastAsia="GE Dinar One" w:hAnsi="Adobe Arabic" w:cs="Adobe Arabic"/>
                              <w:color w:val="000000"/>
                              <w:kern w:val="24"/>
                              <w:sz w:val="36"/>
                              <w:szCs w:val="36"/>
                              <w:rtl/>
                              <w:lang w:bidi="ar-SY"/>
                            </w:rPr>
                            <w:t>نشاط تعارف المشاركين.</w:t>
                          </w:r>
                        </w:p>
                        <w:p w14:paraId="0FE16C77"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61860">
                            <w:rPr>
                              <w:rFonts w:ascii="Adobe Arabic" w:eastAsia="GE Dinar One" w:hAnsi="Adobe Arabic" w:cs="Adobe Arabic"/>
                              <w:color w:val="000000"/>
                              <w:kern w:val="24"/>
                              <w:sz w:val="36"/>
                              <w:szCs w:val="36"/>
                              <w:rtl/>
                              <w:lang w:bidi="ar-SY"/>
                            </w:rPr>
                            <w:t>مشاهدة فيديو تدريبي.</w:t>
                          </w:r>
                        </w:p>
                        <w:p w14:paraId="560ADABC"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61860">
                            <w:rPr>
                              <w:rFonts w:ascii="Adobe Arabic" w:eastAsia="GE Dinar One" w:hAnsi="Adobe Arabic" w:cs="Adobe Arabic"/>
                              <w:color w:val="000000"/>
                              <w:kern w:val="24"/>
                              <w:sz w:val="36"/>
                              <w:szCs w:val="36"/>
                              <w:rtl/>
                              <w:lang w:bidi="ar-SY"/>
                            </w:rPr>
                            <w:t>تعريف التوجيه والتحفيز في سياق بيئة العمل.</w:t>
                          </w:r>
                        </w:p>
                        <w:p w14:paraId="79763F67"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61860">
                            <w:rPr>
                              <w:rFonts w:ascii="Adobe Arabic" w:eastAsia="GE Dinar One" w:hAnsi="Adobe Arabic" w:cs="Adobe Arabic"/>
                              <w:color w:val="000000"/>
                              <w:kern w:val="24"/>
                              <w:sz w:val="36"/>
                              <w:szCs w:val="36"/>
                              <w:rtl/>
                              <w:lang w:bidi="ar-SY"/>
                            </w:rPr>
                            <w:t>أهمية التوجيه والتحفيز لرفع الكفاءة المؤسسية.</w:t>
                          </w:r>
                        </w:p>
                        <w:p w14:paraId="486B3BD8"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61860">
                            <w:rPr>
                              <w:rFonts w:ascii="Adobe Arabic" w:eastAsia="GE Dinar One" w:hAnsi="Adobe Arabic" w:cs="Adobe Arabic"/>
                              <w:color w:val="000000"/>
                              <w:kern w:val="24"/>
                              <w:sz w:val="36"/>
                              <w:szCs w:val="36"/>
                              <w:rtl/>
                              <w:lang w:bidi="ar-SY"/>
                            </w:rPr>
                            <w:t>الفرق بين الإدارة والقيادة في توجيه الفرق.</w:t>
                          </w:r>
                        </w:p>
                        <w:p w14:paraId="54E396D3"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61860">
                            <w:rPr>
                              <w:rFonts w:ascii="Adobe Arabic" w:eastAsia="GE Dinar One" w:hAnsi="Adobe Arabic" w:cs="Adobe Arabic"/>
                              <w:color w:val="000000"/>
                              <w:kern w:val="24"/>
                              <w:sz w:val="36"/>
                              <w:szCs w:val="36"/>
                              <w:rtl/>
                              <w:lang w:bidi="ar-SY"/>
                            </w:rPr>
                            <w:t>الأثر النفسي والاجتماعي للتحفيز على الموظفين.</w:t>
                          </w:r>
                        </w:p>
                        <w:p w14:paraId="3A1DEFD3" w14:textId="77777777" w:rsidR="001024DD" w:rsidRPr="00A6186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61860">
                            <w:rPr>
                              <w:rFonts w:ascii="Adobe Arabic" w:eastAsia="GE Dinar One" w:hAnsi="Adobe Arabic" w:cs="Adobe Arabic"/>
                              <w:color w:val="000000"/>
                              <w:kern w:val="24"/>
                              <w:sz w:val="36"/>
                              <w:szCs w:val="36"/>
                              <w:rtl/>
                              <w:lang w:bidi="ar-SY"/>
                            </w:rPr>
                            <w:t>نشاط تدريبي: "خارطة التحفيز الشخصية".</w:t>
                          </w:r>
                          <w:bookmarkEnd w:id="12"/>
                          <w:bookmarkEnd w:id="13"/>
                          <w:bookmarkEnd w:id="14"/>
                          <w:bookmarkEnd w:id="15"/>
                          <w:bookmarkEnd w:id="16"/>
                          <w:bookmarkEnd w:id="17"/>
                        </w:p>
                      </w:txbxContent>
                    </v:textbox>
                  </v:shape>
                </v:group>
                <v:group id="Group 1246116251" o:spid="_x0000_s1116" style="position:absolute;width:63530;height:23251" coordorigin="" coordsize="63530,232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11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54" o:title="Calendar " gain="19661f" blacklevel="22938f"/>
                  </v:shape>
                  <v:shape id="_x0000_s1118" type="#_x0000_t202" style="position:absolute;left:52208;top:10722;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29863CF5" w14:textId="77777777" w:rsidR="001024DD" w:rsidRPr="00F01FA2" w:rsidRDefault="001024DD" w:rsidP="001024DD">
                          <w:pPr>
                            <w:bidi w:val="0"/>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19"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1DDD4B89"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20" type="#_x0000_t202" style="position:absolute;top:12905;width:4566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bookmarkStart w:id="18" w:name="_Hlk195824968"/>
                        <w:bookmarkStart w:id="19" w:name="_Hlk195824969"/>
                        <w:bookmarkStart w:id="20" w:name="_Hlk195824970"/>
                        <w:bookmarkStart w:id="21" w:name="_Hlk195824971"/>
                        <w:p w14:paraId="4DA79A04" w14:textId="35945BB0" w:rsidR="001024DD" w:rsidRPr="00A61860" w:rsidRDefault="00CA02F6" w:rsidP="00CA02F6">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1024DD" w:rsidRPr="00CA02F6">
                            <w:rPr>
                              <w:rStyle w:val="Hyperlink"/>
                              <w:rFonts w:ascii="Adobe Arabic" w:eastAsia="GE Dinar One" w:hAnsi="Adobe Arabic" w:cs="Adobe Arabic"/>
                              <w:b/>
                              <w:bCs/>
                              <w:kern w:val="24"/>
                              <w:sz w:val="56"/>
                              <w:szCs w:val="56"/>
                              <w:rtl/>
                              <w:lang w:bidi="ar-SY"/>
                            </w:rPr>
                            <w:t>مدخل إلى التوجيه والتحفيز</w:t>
                          </w:r>
                          <w:bookmarkEnd w:id="18"/>
                          <w:bookmarkEnd w:id="19"/>
                          <w:bookmarkEnd w:id="20"/>
                          <w:bookmarkEnd w:id="21"/>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20D631D6" w14:textId="77777777" w:rsidR="00FB756E" w:rsidRDefault="00FB756E">
      <w:pPr>
        <w:bidi w:val="0"/>
        <w:spacing w:after="160" w:line="259" w:lineRule="auto"/>
        <w:jc w:val="left"/>
        <w:rPr>
          <w:sz w:val="40"/>
          <w:szCs w:val="44"/>
          <w:rtl/>
          <w:lang w:bidi="ar-SY"/>
        </w:rPr>
      </w:pPr>
    </w:p>
    <w:p w14:paraId="5442B06A" w14:textId="77777777" w:rsidR="00A34119" w:rsidRDefault="00A34119" w:rsidP="00D374CF">
      <w:pPr>
        <w:jc w:val="both"/>
        <w:rPr>
          <w:sz w:val="40"/>
          <w:szCs w:val="44"/>
          <w:rtl/>
          <w:lang w:bidi="ar-SY"/>
        </w:rPr>
      </w:pPr>
    </w:p>
    <w:p w14:paraId="1D76ABE6" w14:textId="77777777" w:rsidR="00D90411" w:rsidRPr="00D90411" w:rsidRDefault="00A34119" w:rsidP="00D90411">
      <w:pPr>
        <w:bidi w:val="0"/>
        <w:spacing w:after="160" w:line="259" w:lineRule="auto"/>
        <w:jc w:val="left"/>
        <w:rPr>
          <w:sz w:val="40"/>
          <w:szCs w:val="44"/>
          <w:lang w:val="en-GB" w:bidi="ar-SY"/>
        </w:rPr>
      </w:pPr>
      <w:r>
        <w:rPr>
          <w:sz w:val="40"/>
          <w:szCs w:val="44"/>
          <w:rtl/>
          <w:lang w:bidi="ar-SY"/>
        </w:rPr>
        <w:br w:type="page"/>
      </w:r>
    </w:p>
    <w:p w14:paraId="6CAD64C7" w14:textId="32567AD6" w:rsidR="00D90411" w:rsidRDefault="001024DD">
      <w:pPr>
        <w:bidi w:val="0"/>
        <w:spacing w:after="160" w:line="259" w:lineRule="auto"/>
        <w:jc w:val="left"/>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2960" behindDoc="0" locked="0" layoutInCell="1" allowOverlap="1" wp14:anchorId="3AB32501" wp14:editId="1A6B8AA7">
                <wp:simplePos x="0" y="0"/>
                <wp:positionH relativeFrom="column">
                  <wp:posOffset>-224287</wp:posOffset>
                </wp:positionH>
                <wp:positionV relativeFrom="paragraph">
                  <wp:posOffset>-465826</wp:posOffset>
                </wp:positionV>
                <wp:extent cx="6699323" cy="8216899"/>
                <wp:effectExtent l="0" t="0" r="0" b="0"/>
                <wp:wrapNone/>
                <wp:docPr id="175" name="Group 175"/>
                <wp:cNvGraphicFramePr/>
                <a:graphic xmlns:a="http://schemas.openxmlformats.org/drawingml/2006/main">
                  <a:graphicData uri="http://schemas.microsoft.com/office/word/2010/wordprocessingGroup">
                    <wpg:wgp>
                      <wpg:cNvGrpSpPr/>
                      <wpg:grpSpPr>
                        <a:xfrm>
                          <a:off x="0" y="0"/>
                          <a:ext cx="6699323" cy="8216899"/>
                          <a:chOff x="-346509" y="0"/>
                          <a:chExt cx="6699323" cy="8216899"/>
                        </a:xfrm>
                      </wpg:grpSpPr>
                      <wpg:grpSp>
                        <wpg:cNvPr id="176" name="Group 176"/>
                        <wpg:cNvGrpSpPr/>
                        <wpg:grpSpPr>
                          <a:xfrm>
                            <a:off x="-346509" y="2571750"/>
                            <a:ext cx="5978065" cy="5645149"/>
                            <a:chOff x="-508443" y="0"/>
                            <a:chExt cx="5978145" cy="5645549"/>
                          </a:xfrm>
                        </wpg:grpSpPr>
                        <wpg:grpSp>
                          <wpg:cNvPr id="177" name="Group 25"/>
                          <wpg:cNvGrpSpPr/>
                          <wpg:grpSpPr>
                            <a:xfrm>
                              <a:off x="3130067" y="0"/>
                              <a:ext cx="2262302" cy="617952"/>
                              <a:chOff x="3849693" y="0"/>
                              <a:chExt cx="2262302" cy="617952"/>
                            </a:xfrm>
                          </wpg:grpSpPr>
                          <wpg:grpSp>
                            <wpg:cNvPr id="185" name="Group 185"/>
                            <wpg:cNvGrpSpPr/>
                            <wpg:grpSpPr>
                              <a:xfrm>
                                <a:off x="5606227" y="0"/>
                                <a:ext cx="505768" cy="515506"/>
                                <a:chOff x="5606227" y="0"/>
                                <a:chExt cx="505768" cy="515506"/>
                              </a:xfrm>
                            </wpg:grpSpPr>
                            <wps:wsp>
                              <wps:cNvPr id="186" name="Oval 186"/>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87" name="Picture 187"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 name="TextBox 34"/>
                            <wps:cNvSpPr txBox="1"/>
                            <wps:spPr>
                              <a:xfrm>
                                <a:off x="3849693" y="69908"/>
                                <a:ext cx="1755163" cy="548044"/>
                              </a:xfrm>
                              <a:prstGeom prst="rect">
                                <a:avLst/>
                              </a:prstGeom>
                              <a:noFill/>
                            </wps:spPr>
                            <wps:txbx>
                              <w:txbxContent>
                                <w:p w14:paraId="384DE968" w14:textId="5DDD8FB8"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55"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89" name="Group 26"/>
                          <wpg:cNvGrpSpPr/>
                          <wpg:grpSpPr>
                            <a:xfrm>
                              <a:off x="-35" y="9939"/>
                              <a:ext cx="2261270" cy="617884"/>
                              <a:chOff x="-35" y="0"/>
                              <a:chExt cx="2261578" cy="618509"/>
                            </a:xfrm>
                          </wpg:grpSpPr>
                          <wps:wsp>
                            <wps:cNvPr id="1451488576" name="Oval 1451488576"/>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77" name="TextBox 34"/>
                            <wps:cNvSpPr txBox="1"/>
                            <wps:spPr>
                              <a:xfrm>
                                <a:off x="-35" y="69910"/>
                                <a:ext cx="1755402" cy="548599"/>
                              </a:xfrm>
                              <a:prstGeom prst="rect">
                                <a:avLst/>
                              </a:prstGeom>
                              <a:noFill/>
                            </wps:spPr>
                            <wps:txbx>
                              <w:txbxContent>
                                <w:p w14:paraId="20001406" w14:textId="62FB0120"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56"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78" name="Picture 1451488578" descr="Note "/>
                              <pic:cNvPicPr>
                                <a:picLocks noChangeAspect="1" noChangeArrowheads="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79" name="Text Box 1451488579"/>
                          <wps:cNvSpPr txBox="1"/>
                          <wps:spPr>
                            <a:xfrm>
                              <a:off x="2779445" y="662461"/>
                              <a:ext cx="2690257" cy="4983088"/>
                            </a:xfrm>
                            <a:prstGeom prst="rect">
                              <a:avLst/>
                            </a:prstGeom>
                            <a:noFill/>
                            <a:ln w="6350">
                              <a:noFill/>
                            </a:ln>
                          </wps:spPr>
                          <wps:txbx>
                            <w:txbxContent>
                              <w:p w14:paraId="3E0CEA78" w14:textId="4A431D82" w:rsidR="001024DD" w:rsidRPr="00176F6A" w:rsidRDefault="00CA02F6" w:rsidP="001024DD">
                                <w:pPr>
                                  <w:rPr>
                                    <w:rFonts w:ascii="Adobe Arabic" w:eastAsia="GE Dinar One" w:hAnsi="Adobe Arabic" w:cs="Adobe Arabic"/>
                                    <w:color w:val="000000"/>
                                    <w:kern w:val="24"/>
                                    <w:sz w:val="36"/>
                                    <w:szCs w:val="36"/>
                                    <w:lang w:bidi="ar-SY"/>
                                  </w:rPr>
                                </w:pPr>
                                <w:hyperlink r:id="rId57" w:history="1">
                                  <w:r w:rsidR="001024DD" w:rsidRPr="00CA02F6">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r w:rsidR="001024DD" w:rsidRPr="00176F6A">
                                  <w:rPr>
                                    <w:rFonts w:ascii="Adobe Arabic" w:eastAsia="GE Dinar One" w:hAnsi="Adobe Arabic" w:cs="Adobe Arabic"/>
                                    <w:color w:val="000000"/>
                                    <w:kern w:val="24"/>
                                    <w:sz w:val="36"/>
                                    <w:szCs w:val="36"/>
                                    <w:rtl/>
                                    <w:lang w:bidi="ar-SY"/>
                                  </w:rPr>
                                  <w:t>:</w:t>
                                </w:r>
                              </w:p>
                              <w:p w14:paraId="108BD197"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176F6A">
                                  <w:rPr>
                                    <w:rFonts w:ascii="Adobe Arabic" w:eastAsia="GE Dinar One" w:hAnsi="Adobe Arabic" w:cs="Adobe Arabic"/>
                                    <w:color w:val="000000"/>
                                    <w:kern w:val="24"/>
                                    <w:sz w:val="36"/>
                                    <w:szCs w:val="36"/>
                                    <w:rtl/>
                                    <w:lang w:bidi="ar-SY"/>
                                  </w:rPr>
                                  <w:t xml:space="preserve">تصنيف أساليب القيادة المختلفة، وتوضيح خصائص كل نمط.  </w:t>
                                </w:r>
                              </w:p>
                              <w:p w14:paraId="5EF45915"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 xml:space="preserve">تحديد النمط القيادي المناسب لفريق العمل بناءً على احتياجاته وطبيعة المهمة.  </w:t>
                                </w:r>
                              </w:p>
                              <w:p w14:paraId="5F0A628E"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 xml:space="preserve">تطبيق مبادئ القيادة </w:t>
                                </w:r>
                                <w:proofErr w:type="spellStart"/>
                                <w:r w:rsidRPr="00176F6A">
                                  <w:rPr>
                                    <w:rFonts w:ascii="Adobe Arabic" w:eastAsia="GE Dinar One" w:hAnsi="Adobe Arabic" w:cs="Adobe Arabic"/>
                                    <w:color w:val="000000"/>
                                    <w:kern w:val="24"/>
                                    <w:sz w:val="36"/>
                                    <w:szCs w:val="36"/>
                                    <w:rtl/>
                                    <w:lang w:bidi="ar-SY"/>
                                  </w:rPr>
                                  <w:t>الموقفية</w:t>
                                </w:r>
                                <w:proofErr w:type="spellEnd"/>
                                <w:r w:rsidRPr="00176F6A">
                                  <w:rPr>
                                    <w:rFonts w:ascii="Adobe Arabic" w:eastAsia="GE Dinar One" w:hAnsi="Adobe Arabic" w:cs="Adobe Arabic"/>
                                    <w:color w:val="000000"/>
                                    <w:kern w:val="24"/>
                                    <w:sz w:val="36"/>
                                    <w:szCs w:val="36"/>
                                    <w:rtl/>
                                    <w:lang w:bidi="ar-SY"/>
                                  </w:rPr>
                                  <w:t xml:space="preserve"> لمواجهة تحديات فرق العمل في قطاع الطاقة.  </w:t>
                                </w:r>
                              </w:p>
                              <w:p w14:paraId="2C73B8F4"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 xml:space="preserve">توضيح دور القائد في بناء ثقافة الأداء العالي، مع اقتراح استراتيجيات عملية.  </w:t>
                                </w:r>
                              </w:p>
                              <w:p w14:paraId="6E8B3A89"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 xml:space="preserve">التعرّف على نمطهم القيادي الشخصي ومناقشة كيفية تطويره أو تعديله ليتناسب مع المواقف المختلفة.  </w:t>
                                </w:r>
                              </w:p>
                              <w:p w14:paraId="6E518810" w14:textId="77777777" w:rsidR="001024DD" w:rsidRPr="000F32C7" w:rsidRDefault="001024DD" w:rsidP="001024DD">
                                <w:pPr>
                                  <w:pStyle w:val="a5"/>
                                  <w:spacing w:line="276" w:lineRule="auto"/>
                                  <w:ind w:left="576"/>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80" name="Text Box 1451488580"/>
                          <wps:cNvSpPr txBox="1"/>
                          <wps:spPr>
                            <a:xfrm>
                              <a:off x="-508443" y="874268"/>
                              <a:ext cx="2764234" cy="3455536"/>
                            </a:xfrm>
                            <a:prstGeom prst="rect">
                              <a:avLst/>
                            </a:prstGeom>
                            <a:noFill/>
                            <a:ln w="6350">
                              <a:noFill/>
                            </a:ln>
                          </wps:spPr>
                          <wps:txbx>
                            <w:txbxContent>
                              <w:p w14:paraId="48DDB60A"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22" w:name="_Hlk195825011"/>
                                <w:r w:rsidRPr="00176F6A">
                                  <w:rPr>
                                    <w:rFonts w:ascii="Adobe Arabic" w:eastAsia="GE Dinar One" w:hAnsi="Adobe Arabic" w:cs="Adobe Arabic"/>
                                    <w:color w:val="000000"/>
                                    <w:kern w:val="24"/>
                                    <w:sz w:val="36"/>
                                    <w:szCs w:val="36"/>
                                    <w:rtl/>
                                    <w:lang w:bidi="ar-SY"/>
                                  </w:rPr>
                                  <w:t>مشاهدة فيديو تدريبي.</w:t>
                                </w:r>
                              </w:p>
                              <w:p w14:paraId="7C9D6A95"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أساليب القيادة المختلفة.</w:t>
                                </w:r>
                              </w:p>
                              <w:p w14:paraId="3E0EC4E0"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تحديد النمط القيادي المناسب لفريق العمل.</w:t>
                                </w:r>
                              </w:p>
                              <w:p w14:paraId="57A38AD5"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القيادة بحسب المواقف وتحديات فِرق العمل في مجال الطاقة.</w:t>
                                </w:r>
                              </w:p>
                              <w:p w14:paraId="3811F5D4"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دور القائد في بناء ثقافة الأداء العالي.</w:t>
                                </w:r>
                              </w:p>
                              <w:p w14:paraId="2410A7CD"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176F6A">
                                  <w:rPr>
                                    <w:rFonts w:ascii="Adobe Arabic" w:eastAsia="GE Dinar One" w:hAnsi="Adobe Arabic" w:cs="Adobe Arabic"/>
                                    <w:color w:val="000000"/>
                                    <w:kern w:val="24"/>
                                    <w:sz w:val="36"/>
                                    <w:szCs w:val="36"/>
                                    <w:rtl/>
                                    <w:lang w:bidi="ar-SY"/>
                                  </w:rPr>
                                  <w:t>نشاط تدريبي: "اختبار أنماط القيادة".</w:t>
                                </w:r>
                              </w:p>
                              <w:bookmarkEnd w:id="22"/>
                              <w:p w14:paraId="2E021886" w14:textId="77777777" w:rsidR="001024DD" w:rsidRPr="00176F6A" w:rsidRDefault="001024DD" w:rsidP="001024DD">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581" name="Group 1451488581"/>
                        <wpg:cNvGrpSpPr/>
                        <wpg:grpSpPr>
                          <a:xfrm>
                            <a:off x="-4" y="0"/>
                            <a:ext cx="6352818" cy="2144077"/>
                            <a:chOff x="-4" y="0"/>
                            <a:chExt cx="6352818" cy="2144077"/>
                          </a:xfrm>
                        </wpg:grpSpPr>
                        <pic:pic xmlns:pic="http://schemas.openxmlformats.org/drawingml/2006/picture">
                          <pic:nvPicPr>
                            <pic:cNvPr id="1451488582" name="Picture 1451488582" descr="Calendar "/>
                            <pic:cNvPicPr>
                              <a:picLocks noChangeAspect="1"/>
                            </pic:cNvPicPr>
                          </pic:nvPicPr>
                          <pic:blipFill>
                            <a:blip r:embed="rId48" cstate="print">
                              <a:lum bright="70000" contrast="-70000"/>
                              <a:extLst>
                                <a:ext uri="{BEBA8EAE-BF5A-486C-A8C5-ECC9F3942E4B}">
                                  <a14:imgProps xmlns:a14="http://schemas.microsoft.com/office/drawing/2010/main">
                                    <a14:imgLayer r:embed="rId4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583" name="TextBox 34"/>
                          <wps:cNvSpPr txBox="1"/>
                          <wps:spPr>
                            <a:xfrm>
                              <a:off x="5220609" y="891222"/>
                              <a:ext cx="1132205" cy="1252855"/>
                            </a:xfrm>
                            <a:prstGeom prst="rect">
                              <a:avLst/>
                            </a:prstGeom>
                            <a:noFill/>
                          </wps:spPr>
                          <wps:txbx>
                            <w:txbxContent>
                              <w:p w14:paraId="2173973C"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451488584" name="TextBox 34"/>
                          <wps:cNvSpPr txBox="1"/>
                          <wps:spPr>
                            <a:xfrm>
                              <a:off x="2494589" y="19867"/>
                              <a:ext cx="2430145" cy="672465"/>
                            </a:xfrm>
                            <a:prstGeom prst="rect">
                              <a:avLst/>
                            </a:prstGeom>
                            <a:noFill/>
                          </wps:spPr>
                          <wps:txbx>
                            <w:txbxContent>
                              <w:p w14:paraId="6A7DA85E"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585" name="TextBox 34"/>
                          <wps:cNvSpPr txBox="1"/>
                          <wps:spPr>
                            <a:xfrm>
                              <a:off x="-4" y="1291064"/>
                              <a:ext cx="4567555" cy="672465"/>
                            </a:xfrm>
                            <a:prstGeom prst="rect">
                              <a:avLst/>
                            </a:prstGeom>
                            <a:noFill/>
                          </wps:spPr>
                          <wps:txbx>
                            <w:txbxContent>
                              <w:bookmarkStart w:id="23" w:name="_Hlk195825001"/>
                              <w:bookmarkStart w:id="24" w:name="_Hlk195825002"/>
                              <w:bookmarkStart w:id="25" w:name="_Hlk195825003"/>
                              <w:bookmarkStart w:id="26" w:name="_Hlk195825004"/>
                              <w:p w14:paraId="71B11A9A" w14:textId="2F7A3900" w:rsidR="001024DD" w:rsidRPr="00F01FA2" w:rsidRDefault="00CA02F6" w:rsidP="00CA02F6">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1024DD" w:rsidRPr="00CA02F6">
                                  <w:rPr>
                                    <w:rStyle w:val="Hyperlink"/>
                                    <w:rFonts w:ascii="Adobe Arabic" w:eastAsia="GE Dinar One" w:hAnsi="Adobe Arabic" w:cs="Adobe Arabic"/>
                                    <w:b/>
                                    <w:bCs/>
                                    <w:kern w:val="24"/>
                                    <w:sz w:val="56"/>
                                    <w:szCs w:val="56"/>
                                    <w:rtl/>
                                    <w:lang w:bidi="ar-SY"/>
                                  </w:rPr>
                                  <w:t>أنماط القيادة وتأثيرها على الأداء</w:t>
                                </w:r>
                                <w:bookmarkEnd w:id="23"/>
                                <w:bookmarkEnd w:id="24"/>
                                <w:bookmarkEnd w:id="25"/>
                                <w:bookmarkEnd w:id="26"/>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AB32501" id="Group 175" o:spid="_x0000_s1121" style="position:absolute;margin-left:-17.65pt;margin-top:-36.7pt;width:527.5pt;height:647pt;z-index:252072960;mso-position-horizontal-relative:text;mso-position-vertical-relative:text;mso-width-relative:margin;mso-height-relative:margin" coordorigin="-3465" coordsize="66993,8216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Ozs7jQUdI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">
                <v:group id="Group 176" o:spid="_x0000_s1122" style="position:absolute;left:-3465;top:25717;width:59780;height:56451" coordorigin="-5084" coordsize="59781,564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">
                  <v:group id="Group 25" o:spid="_x0000_s1123" style="position:absolute;left:31300;width:22623;height:6179" coordorigin="38496" coordsize="22623,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">
                    <v:group id="Group 185" o:spid="_x0000_s1124"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oval id="Oval 186" o:spid="_x0000_s1125"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" fillcolor="#168489" stroked="f" strokeweight="1pt">
                        <v:fill opacity="49087f"/>
                        <v:stroke joinstyle="miter"/>
                      </v:oval>
                      <v:shape id="Picture 187" o:spid="_x0000_s1126"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">
                        <v:imagedata r:id="rId50" o:title="Target " gain="19661f" blacklevel="22938f"/>
                      </v:shape>
                    </v:group>
                    <v:shape id="_x0000_s1127" type="#_x0000_t202" style="position:absolute;left:38496;top:699;width:17552;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" filled="f" stroked="f">
                      <v:textbox style="mso-fit-shape-to-text:t">
                        <w:txbxContent>
                          <w:p w14:paraId="384DE968" w14:textId="5DDD8FB8"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58"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128" style="position:absolute;top:99;width:22612;height:6179" coordorigin="" coordsize="22615,61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oval id="Oval 1451488576" o:spid="_x0000_s1129"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" fillcolor="#168489" stroked="f" strokeweight="1pt">
                      <v:fill opacity="49087f"/>
                      <v:stroke joinstyle="miter"/>
                    </v:oval>
                    <v:shape id="_x0000_s1130" type="#_x0000_t202" style="position:absolute;top:699;width:17553;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" filled="f" stroked="f">
                      <v:textbox style="mso-fit-shape-to-text:t">
                        <w:txbxContent>
                          <w:p w14:paraId="20001406" w14:textId="62FB0120"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59"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78" o:spid="_x0000_s1131"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">
                      <v:imagedata r:id="rId53" o:title="Note " gain="19661f" blacklevel="22938f"/>
                    </v:shape>
                  </v:group>
                  <v:shape id="Text Box 1451488579" o:spid="_x0000_s1132" type="#_x0000_t202" style="position:absolute;left:27794;top:6624;width:26903;height:498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" filled="f" stroked="f" strokeweight=".5pt">
                    <v:textbox>
                      <w:txbxContent>
                        <w:p w14:paraId="3E0CEA78" w14:textId="4A431D82" w:rsidR="001024DD" w:rsidRPr="00176F6A" w:rsidRDefault="00CA02F6" w:rsidP="001024DD">
                          <w:pPr>
                            <w:rPr>
                              <w:rFonts w:ascii="Adobe Arabic" w:eastAsia="GE Dinar One" w:hAnsi="Adobe Arabic" w:cs="Adobe Arabic"/>
                              <w:color w:val="000000"/>
                              <w:kern w:val="24"/>
                              <w:sz w:val="36"/>
                              <w:szCs w:val="36"/>
                              <w:lang w:bidi="ar-SY"/>
                            </w:rPr>
                          </w:pPr>
                          <w:hyperlink r:id="rId60" w:history="1">
                            <w:r w:rsidR="001024DD" w:rsidRPr="00CA02F6">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r w:rsidR="001024DD" w:rsidRPr="00176F6A">
                            <w:rPr>
                              <w:rFonts w:ascii="Adobe Arabic" w:eastAsia="GE Dinar One" w:hAnsi="Adobe Arabic" w:cs="Adobe Arabic"/>
                              <w:color w:val="000000"/>
                              <w:kern w:val="24"/>
                              <w:sz w:val="36"/>
                              <w:szCs w:val="36"/>
                              <w:rtl/>
                              <w:lang w:bidi="ar-SY"/>
                            </w:rPr>
                            <w:t>:</w:t>
                          </w:r>
                        </w:p>
                        <w:p w14:paraId="108BD197"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176F6A">
                            <w:rPr>
                              <w:rFonts w:ascii="Adobe Arabic" w:eastAsia="GE Dinar One" w:hAnsi="Adobe Arabic" w:cs="Adobe Arabic"/>
                              <w:color w:val="000000"/>
                              <w:kern w:val="24"/>
                              <w:sz w:val="36"/>
                              <w:szCs w:val="36"/>
                              <w:rtl/>
                              <w:lang w:bidi="ar-SY"/>
                            </w:rPr>
                            <w:t xml:space="preserve">تصنيف أساليب القيادة المختلفة، وتوضيح خصائص كل نمط.  </w:t>
                          </w:r>
                        </w:p>
                        <w:p w14:paraId="5EF45915"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 xml:space="preserve">تحديد النمط القيادي المناسب لفريق العمل بناءً على احتياجاته وطبيعة المهمة.  </w:t>
                          </w:r>
                        </w:p>
                        <w:p w14:paraId="5F0A628E"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 xml:space="preserve">تطبيق مبادئ القيادة </w:t>
                          </w:r>
                          <w:proofErr w:type="spellStart"/>
                          <w:r w:rsidRPr="00176F6A">
                            <w:rPr>
                              <w:rFonts w:ascii="Adobe Arabic" w:eastAsia="GE Dinar One" w:hAnsi="Adobe Arabic" w:cs="Adobe Arabic"/>
                              <w:color w:val="000000"/>
                              <w:kern w:val="24"/>
                              <w:sz w:val="36"/>
                              <w:szCs w:val="36"/>
                              <w:rtl/>
                              <w:lang w:bidi="ar-SY"/>
                            </w:rPr>
                            <w:t>الموقفية</w:t>
                          </w:r>
                          <w:proofErr w:type="spellEnd"/>
                          <w:r w:rsidRPr="00176F6A">
                            <w:rPr>
                              <w:rFonts w:ascii="Adobe Arabic" w:eastAsia="GE Dinar One" w:hAnsi="Adobe Arabic" w:cs="Adobe Arabic"/>
                              <w:color w:val="000000"/>
                              <w:kern w:val="24"/>
                              <w:sz w:val="36"/>
                              <w:szCs w:val="36"/>
                              <w:rtl/>
                              <w:lang w:bidi="ar-SY"/>
                            </w:rPr>
                            <w:t xml:space="preserve"> لمواجهة تحديات فرق العمل في قطاع الطاقة.  </w:t>
                          </w:r>
                        </w:p>
                        <w:p w14:paraId="2C73B8F4"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 xml:space="preserve">توضيح دور القائد في بناء ثقافة الأداء العالي، مع اقتراح استراتيجيات عملية.  </w:t>
                          </w:r>
                        </w:p>
                        <w:p w14:paraId="6E8B3A89"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 xml:space="preserve">التعرّف على نمطهم القيادي الشخصي ومناقشة كيفية تطويره أو تعديله ليتناسب مع المواقف المختلفة.  </w:t>
                          </w:r>
                        </w:p>
                        <w:p w14:paraId="6E518810" w14:textId="77777777" w:rsidR="001024DD" w:rsidRPr="000F32C7" w:rsidRDefault="001024DD" w:rsidP="001024DD">
                          <w:pPr>
                            <w:pStyle w:val="a5"/>
                            <w:spacing w:line="276" w:lineRule="auto"/>
                            <w:ind w:left="576"/>
                            <w:rPr>
                              <w:rFonts w:ascii="Adobe Arabic" w:eastAsia="GE Dinar One" w:hAnsi="Adobe Arabic" w:cs="Adobe Arabic"/>
                              <w:color w:val="000000"/>
                              <w:kern w:val="24"/>
                              <w:sz w:val="36"/>
                              <w:szCs w:val="36"/>
                              <w:lang w:bidi="ar-SY"/>
                            </w:rPr>
                          </w:pPr>
                        </w:p>
                      </w:txbxContent>
                    </v:textbox>
                  </v:shape>
                  <v:shape id="Text Box 1451488580" o:spid="_x0000_s1133" type="#_x0000_t202" style="position:absolute;left:-5084;top:8742;width:27641;height:3455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" filled="f" stroked="f" strokeweight=".5pt">
                    <v:textbox>
                      <w:txbxContent>
                        <w:p w14:paraId="48DDB60A"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27" w:name="_Hlk195825011"/>
                          <w:r w:rsidRPr="00176F6A">
                            <w:rPr>
                              <w:rFonts w:ascii="Adobe Arabic" w:eastAsia="GE Dinar One" w:hAnsi="Adobe Arabic" w:cs="Adobe Arabic"/>
                              <w:color w:val="000000"/>
                              <w:kern w:val="24"/>
                              <w:sz w:val="36"/>
                              <w:szCs w:val="36"/>
                              <w:rtl/>
                              <w:lang w:bidi="ar-SY"/>
                            </w:rPr>
                            <w:t>مشاهدة فيديو تدريبي.</w:t>
                          </w:r>
                        </w:p>
                        <w:p w14:paraId="7C9D6A95"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أساليب القيادة المختلفة.</w:t>
                          </w:r>
                        </w:p>
                        <w:p w14:paraId="3E0EC4E0"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تحديد النمط القيادي المناسب لفريق العمل.</w:t>
                          </w:r>
                        </w:p>
                        <w:p w14:paraId="57A38AD5"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القيادة بحسب المواقف وتحديات فِرق العمل في مجال الطاقة.</w:t>
                          </w:r>
                        </w:p>
                        <w:p w14:paraId="3811F5D4"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176F6A">
                            <w:rPr>
                              <w:rFonts w:ascii="Adobe Arabic" w:eastAsia="GE Dinar One" w:hAnsi="Adobe Arabic" w:cs="Adobe Arabic"/>
                              <w:color w:val="000000"/>
                              <w:kern w:val="24"/>
                              <w:sz w:val="36"/>
                              <w:szCs w:val="36"/>
                              <w:rtl/>
                              <w:lang w:bidi="ar-SY"/>
                            </w:rPr>
                            <w:t>دور القائد في بناء ثقافة الأداء العالي.</w:t>
                          </w:r>
                        </w:p>
                        <w:p w14:paraId="2410A7CD" w14:textId="77777777" w:rsidR="001024DD" w:rsidRPr="00176F6A"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176F6A">
                            <w:rPr>
                              <w:rFonts w:ascii="Adobe Arabic" w:eastAsia="GE Dinar One" w:hAnsi="Adobe Arabic" w:cs="Adobe Arabic"/>
                              <w:color w:val="000000"/>
                              <w:kern w:val="24"/>
                              <w:sz w:val="36"/>
                              <w:szCs w:val="36"/>
                              <w:rtl/>
                              <w:lang w:bidi="ar-SY"/>
                            </w:rPr>
                            <w:t>نشاط تدريبي: "اختبار أنماط القيادة".</w:t>
                          </w:r>
                        </w:p>
                        <w:bookmarkEnd w:id="27"/>
                        <w:p w14:paraId="2E021886" w14:textId="77777777" w:rsidR="001024DD" w:rsidRPr="00176F6A" w:rsidRDefault="001024DD" w:rsidP="001024DD">
                          <w:pPr>
                            <w:rPr>
                              <w:rFonts w:ascii="Adobe Arabic" w:eastAsia="GE Dinar One" w:hAnsi="Adobe Arabic" w:cs="Adobe Arabic"/>
                              <w:color w:val="000000"/>
                              <w:kern w:val="24"/>
                              <w:sz w:val="36"/>
                              <w:szCs w:val="36"/>
                              <w:lang w:bidi="ar-SY"/>
                            </w:rPr>
                          </w:pPr>
                        </w:p>
                      </w:txbxContent>
                    </v:textbox>
                  </v:shape>
                </v:group>
                <v:group id="Group 1451488581" o:spid="_x0000_s1134" style="position:absolute;width:63528;height:21440" coordorigin="" coordsize="63528,2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">
                  <v:shape id="Picture 1451488582" o:spid="_x0000_s1135"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">
                    <v:imagedata r:id="rId54" o:title="Calendar " gain="19661f" blacklevel="22938f"/>
                  </v:shape>
                  <v:shape id="_x0000_s1136" type="#_x0000_t202" style="position:absolute;left:52206;top:8912;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" filled="f" stroked="f">
                    <v:textbox style="mso-fit-shape-to-text:t">
                      <w:txbxContent>
                        <w:p w14:paraId="2173973C"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_x0000_s1137"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" filled="f" stroked="f">
                    <v:textbox style="mso-fit-shape-to-text:t">
                      <w:txbxContent>
                        <w:p w14:paraId="6A7DA85E"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38" type="#_x0000_t202" style="position:absolute;top:12910;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" filled="f" stroked="f">
                    <v:textbox style="mso-fit-shape-to-text:t">
                      <w:txbxContent>
                        <w:bookmarkStart w:id="28" w:name="_Hlk195825001"/>
                        <w:bookmarkStart w:id="29" w:name="_Hlk195825002"/>
                        <w:bookmarkStart w:id="30" w:name="_Hlk195825003"/>
                        <w:bookmarkStart w:id="31" w:name="_Hlk195825004"/>
                        <w:p w14:paraId="71B11A9A" w14:textId="2F7A3900" w:rsidR="001024DD" w:rsidRPr="00F01FA2" w:rsidRDefault="00CA02F6" w:rsidP="00CA02F6">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1024DD" w:rsidRPr="00CA02F6">
                            <w:rPr>
                              <w:rStyle w:val="Hyperlink"/>
                              <w:rFonts w:ascii="Adobe Arabic" w:eastAsia="GE Dinar One" w:hAnsi="Adobe Arabic" w:cs="Adobe Arabic"/>
                              <w:b/>
                              <w:bCs/>
                              <w:kern w:val="24"/>
                              <w:sz w:val="56"/>
                              <w:szCs w:val="56"/>
                              <w:rtl/>
                              <w:lang w:bidi="ar-SY"/>
                            </w:rPr>
                            <w:t>أنماط القيادة وتأثيرها على الأداء</w:t>
                          </w:r>
                          <w:bookmarkEnd w:id="28"/>
                          <w:bookmarkEnd w:id="29"/>
                          <w:bookmarkEnd w:id="30"/>
                          <w:bookmarkEnd w:id="31"/>
                          <w:r>
                            <w:rPr>
                              <w:rFonts w:ascii="Adobe Arabic" w:eastAsia="GE Dinar One" w:hAnsi="Adobe Arabic" w:cs="Adobe Arabic"/>
                              <w:b/>
                              <w:bCs/>
                              <w:kern w:val="24"/>
                              <w:sz w:val="56"/>
                              <w:szCs w:val="56"/>
                              <w:rtl/>
                              <w:lang w:bidi="ar-SY"/>
                            </w:rPr>
                            <w:fldChar w:fldCharType="end"/>
                          </w:r>
                        </w:p>
                      </w:txbxContent>
                    </v:textbox>
                  </v:shape>
                </v:group>
              </v:group>
            </w:pict>
          </mc:Fallback>
        </mc:AlternateContent>
      </w:r>
      <w:r w:rsidR="00D90411">
        <w:rPr>
          <w:sz w:val="40"/>
          <w:szCs w:val="44"/>
          <w:rtl/>
          <w:lang w:bidi="ar-SY"/>
        </w:rPr>
        <w:br w:type="page"/>
      </w:r>
    </w:p>
    <w:p w14:paraId="53001868" w14:textId="5CA1A807" w:rsidR="00D90411" w:rsidRDefault="001024DD"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5008" behindDoc="0" locked="0" layoutInCell="1" allowOverlap="1" wp14:anchorId="40B7E9A9" wp14:editId="0A0154E1">
                <wp:simplePos x="0" y="0"/>
                <wp:positionH relativeFrom="column">
                  <wp:posOffset>-60385</wp:posOffset>
                </wp:positionH>
                <wp:positionV relativeFrom="paragraph">
                  <wp:posOffset>-465826</wp:posOffset>
                </wp:positionV>
                <wp:extent cx="6489760" cy="7657611"/>
                <wp:effectExtent l="0" t="0" r="0" b="635"/>
                <wp:wrapNone/>
                <wp:docPr id="1451488586" name="Group 1451488586"/>
                <wp:cNvGraphicFramePr/>
                <a:graphic xmlns:a="http://schemas.openxmlformats.org/drawingml/2006/main">
                  <a:graphicData uri="http://schemas.microsoft.com/office/word/2010/wordprocessingGroup">
                    <wpg:wgp>
                      <wpg:cNvGrpSpPr/>
                      <wpg:grpSpPr>
                        <a:xfrm>
                          <a:off x="0" y="0"/>
                          <a:ext cx="6489760" cy="7657611"/>
                          <a:chOff x="-185152" y="0"/>
                          <a:chExt cx="6489760" cy="7657611"/>
                        </a:xfrm>
                      </wpg:grpSpPr>
                      <wpg:grpSp>
                        <wpg:cNvPr id="1451488587" name="Group 1451488587"/>
                        <wpg:cNvGrpSpPr/>
                        <wpg:grpSpPr>
                          <a:xfrm>
                            <a:off x="-185152" y="2571750"/>
                            <a:ext cx="6075813" cy="5085861"/>
                            <a:chOff x="-347083" y="0"/>
                            <a:chExt cx="6075892" cy="5086222"/>
                          </a:xfrm>
                        </wpg:grpSpPr>
                        <wpg:grpSp>
                          <wpg:cNvPr id="1451488588" name="Group 25"/>
                          <wpg:cNvGrpSpPr/>
                          <wpg:grpSpPr>
                            <a:xfrm>
                              <a:off x="3130100" y="0"/>
                              <a:ext cx="2262269" cy="617928"/>
                              <a:chOff x="3849726" y="0"/>
                              <a:chExt cx="2262269" cy="617928"/>
                            </a:xfrm>
                          </wpg:grpSpPr>
                          <wpg:grpSp>
                            <wpg:cNvPr id="1451488589" name="Group 1451488589"/>
                            <wpg:cNvGrpSpPr/>
                            <wpg:grpSpPr>
                              <a:xfrm>
                                <a:off x="5606227" y="0"/>
                                <a:ext cx="505768" cy="515506"/>
                                <a:chOff x="5606227" y="0"/>
                                <a:chExt cx="505768" cy="515506"/>
                              </a:xfrm>
                            </wpg:grpSpPr>
                            <wps:wsp>
                              <wps:cNvPr id="1451488590" name="Oval 1451488590"/>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591" name="Picture 1451488591"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2" name="TextBox 34"/>
                            <wps:cNvSpPr txBox="1"/>
                            <wps:spPr>
                              <a:xfrm>
                                <a:off x="3849726" y="69884"/>
                                <a:ext cx="1755163" cy="548044"/>
                              </a:xfrm>
                              <a:prstGeom prst="rect">
                                <a:avLst/>
                              </a:prstGeom>
                              <a:noFill/>
                            </wps:spPr>
                            <wps:txbx>
                              <w:txbxContent>
                                <w:p w14:paraId="6F10D6D5" w14:textId="43C931F7"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61"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593" name="Group 26"/>
                          <wpg:cNvGrpSpPr/>
                          <wpg:grpSpPr>
                            <a:xfrm>
                              <a:off x="-22" y="9939"/>
                              <a:ext cx="2261257" cy="617859"/>
                              <a:chOff x="-22" y="0"/>
                              <a:chExt cx="2261565" cy="618484"/>
                            </a:xfrm>
                          </wpg:grpSpPr>
                          <wps:wsp>
                            <wps:cNvPr id="1451488594" name="Oval 1451488594"/>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596" name="TextBox 34"/>
                            <wps:cNvSpPr txBox="1"/>
                            <wps:spPr>
                              <a:xfrm>
                                <a:off x="-22" y="69885"/>
                                <a:ext cx="1755402" cy="548599"/>
                              </a:xfrm>
                              <a:prstGeom prst="rect">
                                <a:avLst/>
                              </a:prstGeom>
                              <a:noFill/>
                            </wps:spPr>
                            <wps:txbx>
                              <w:txbxContent>
                                <w:p w14:paraId="740EA229" w14:textId="14E10B3F"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62"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597" name="Picture 1451488597" descr="Note "/>
                              <pic:cNvPicPr>
                                <a:picLocks noChangeAspect="1" noChangeArrowheads="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598" name="Text Box 1451488598"/>
                          <wps:cNvSpPr txBox="1"/>
                          <wps:spPr>
                            <a:xfrm>
                              <a:off x="2136307" y="708484"/>
                              <a:ext cx="3592502" cy="4377738"/>
                            </a:xfrm>
                            <a:prstGeom prst="rect">
                              <a:avLst/>
                            </a:prstGeom>
                            <a:noFill/>
                            <a:ln w="6350">
                              <a:noFill/>
                            </a:ln>
                          </wps:spPr>
                          <wps:txbx>
                            <w:txbxContent>
                              <w:p w14:paraId="706FF79A" w14:textId="44BBFF21" w:rsidR="001024DD" w:rsidRPr="00A5103E" w:rsidRDefault="00CA02F6" w:rsidP="00CA02F6">
                                <w:pPr>
                                  <w:jc w:val="left"/>
                                  <w:rPr>
                                    <w:rFonts w:ascii="Adobe Arabic" w:eastAsia="GE Dinar One" w:hAnsi="Adobe Arabic" w:cs="Adobe Arabic"/>
                                    <w:color w:val="000000"/>
                                    <w:kern w:val="24"/>
                                    <w:sz w:val="36"/>
                                    <w:szCs w:val="36"/>
                                    <w:lang w:bidi="ar-SY"/>
                                  </w:rPr>
                                </w:pPr>
                                <w:hyperlink r:id="rId63" w:history="1">
                                  <w:r w:rsidR="001024DD" w:rsidRPr="00CA02F6">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p>
                              <w:p w14:paraId="127AC0C4"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تحليل وتفسير تأثير المحفزات المادية والمعنوية على أداء الموظفين وتحفيزهم.</w:t>
                                </w:r>
                              </w:p>
                              <w:p w14:paraId="0A41CF63"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مقارنة وتطبيق نظريات التحفيز المختلفة في سياق بيئة العمل.</w:t>
                                </w:r>
                              </w:p>
                              <w:p w14:paraId="19BDB493"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تصميم برامج تحفيزية مخصصة تلبي الاحتياجات الخاصة بكل فريق عمل.</w:t>
                                </w:r>
                              </w:p>
                              <w:p w14:paraId="1DC53A4E"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5103E">
                                  <w:rPr>
                                    <w:rFonts w:ascii="Adobe Arabic" w:eastAsia="GE Dinar One" w:hAnsi="Adobe Arabic" w:cs="Adobe Arabic"/>
                                    <w:color w:val="000000"/>
                                    <w:kern w:val="24"/>
                                    <w:sz w:val="36"/>
                                    <w:szCs w:val="36"/>
                                    <w:rtl/>
                                    <w:lang w:bidi="ar-SY"/>
                                  </w:rPr>
                                  <w:t>تطبيق استراتيجيات لبناء بيئة عمل تعزز من استقرار الفريق وتحفزه نحو تحقيق الأداء المتميز.</w:t>
                                </w:r>
                              </w:p>
                              <w:p w14:paraId="325A8014"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تحويل النظريات التحفيزية إلى تطبيق عملي عبر تصميم برنامج تحفيزي يناسب سيناريوهات متنوعة.</w:t>
                                </w:r>
                              </w:p>
                              <w:p w14:paraId="54F04C84" w14:textId="77777777" w:rsidR="001024DD" w:rsidRPr="00A5103E" w:rsidRDefault="001024DD" w:rsidP="001024DD">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599" name="Text Box 1451488599"/>
                          <wps:cNvSpPr txBox="1"/>
                          <wps:spPr>
                            <a:xfrm>
                              <a:off x="-347083" y="873980"/>
                              <a:ext cx="2602983" cy="3288039"/>
                            </a:xfrm>
                            <a:prstGeom prst="rect">
                              <a:avLst/>
                            </a:prstGeom>
                            <a:noFill/>
                            <a:ln w="6350">
                              <a:noFill/>
                            </a:ln>
                          </wps:spPr>
                          <wps:txbx>
                            <w:txbxContent>
                              <w:p w14:paraId="21B44836"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32" w:name="_Hlk195825041"/>
                                <w:r w:rsidRPr="00DA05DA">
                                  <w:rPr>
                                    <w:rFonts w:ascii="Adobe Arabic" w:eastAsia="GE Dinar One" w:hAnsi="Adobe Arabic" w:cs="Adobe Arabic"/>
                                    <w:color w:val="000000"/>
                                    <w:kern w:val="24"/>
                                    <w:sz w:val="36"/>
                                    <w:szCs w:val="36"/>
                                    <w:rtl/>
                                    <w:lang w:bidi="ar-SY"/>
                                  </w:rPr>
                                  <w:t>مشاهدة فيديو تدريبي.</w:t>
                                </w:r>
                              </w:p>
                              <w:p w14:paraId="1C42F472"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DA05DA">
                                  <w:rPr>
                                    <w:rFonts w:ascii="Adobe Arabic" w:eastAsia="GE Dinar One" w:hAnsi="Adobe Arabic" w:cs="Adobe Arabic"/>
                                    <w:color w:val="000000"/>
                                    <w:kern w:val="24"/>
                                    <w:sz w:val="36"/>
                                    <w:szCs w:val="36"/>
                                    <w:rtl/>
                                    <w:lang w:bidi="ar-SY"/>
                                  </w:rPr>
                                  <w:t>المحفزات المادية والمعنوية وتأثيرها.</w:t>
                                </w:r>
                              </w:p>
                              <w:p w14:paraId="4FA86F10"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DA05DA">
                                  <w:rPr>
                                    <w:rFonts w:ascii="Adobe Arabic" w:eastAsia="GE Dinar One" w:hAnsi="Adobe Arabic" w:cs="Adobe Arabic"/>
                                    <w:color w:val="000000"/>
                                    <w:kern w:val="24"/>
                                    <w:sz w:val="36"/>
                                    <w:szCs w:val="36"/>
                                    <w:rtl/>
                                    <w:lang w:bidi="ar-SY"/>
                                  </w:rPr>
                                  <w:t>نظريات التحفيز.</w:t>
                                </w:r>
                              </w:p>
                              <w:p w14:paraId="0BB994C1"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DA05DA">
                                  <w:rPr>
                                    <w:rFonts w:ascii="Adobe Arabic" w:eastAsia="GE Dinar One" w:hAnsi="Adobe Arabic" w:cs="Adobe Arabic"/>
                                    <w:color w:val="000000"/>
                                    <w:kern w:val="24"/>
                                    <w:sz w:val="36"/>
                                    <w:szCs w:val="36"/>
                                    <w:rtl/>
                                    <w:lang w:bidi="ar-SY"/>
                                  </w:rPr>
                                  <w:t>تصميم برامج تحفيز مخصصة حسب احتياجات الفريق.</w:t>
                                </w:r>
                              </w:p>
                              <w:p w14:paraId="698C5EB7"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DA05DA">
                                  <w:rPr>
                                    <w:rFonts w:ascii="Adobe Arabic" w:eastAsia="GE Dinar One" w:hAnsi="Adobe Arabic" w:cs="Adobe Arabic"/>
                                    <w:color w:val="000000"/>
                                    <w:kern w:val="24"/>
                                    <w:sz w:val="36"/>
                                    <w:szCs w:val="36"/>
                                    <w:rtl/>
                                    <w:lang w:bidi="ar-SY"/>
                                  </w:rPr>
                                  <w:t>بناء بيئة عمل محفزة ومستقرة.</w:t>
                                </w:r>
                              </w:p>
                              <w:p w14:paraId="491A91EF"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A05DA">
                                  <w:rPr>
                                    <w:rFonts w:ascii="Adobe Arabic" w:eastAsia="GE Dinar One" w:hAnsi="Adobe Arabic" w:cs="Adobe Arabic"/>
                                    <w:color w:val="000000"/>
                                    <w:kern w:val="24"/>
                                    <w:sz w:val="36"/>
                                    <w:szCs w:val="36"/>
                                    <w:rtl/>
                                    <w:lang w:bidi="ar-SY"/>
                                  </w:rPr>
                                  <w:t>نشاط تدريبي: "تصميم برنامج تحفيزي".</w:t>
                                </w:r>
                              </w:p>
                              <w:bookmarkEnd w:id="32"/>
                              <w:p w14:paraId="1B5D568B" w14:textId="77777777" w:rsidR="001024DD" w:rsidRPr="00DA05DA" w:rsidRDefault="001024DD" w:rsidP="001024DD">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00" name="Group 1451488600"/>
                        <wpg:cNvGrpSpPr/>
                        <wpg:grpSpPr>
                          <a:xfrm>
                            <a:off x="-2" y="0"/>
                            <a:ext cx="6304610" cy="2109293"/>
                            <a:chOff x="-2" y="0"/>
                            <a:chExt cx="6304610" cy="2109293"/>
                          </a:xfrm>
                        </wpg:grpSpPr>
                        <pic:pic xmlns:pic="http://schemas.openxmlformats.org/drawingml/2006/picture">
                          <pic:nvPicPr>
                            <pic:cNvPr id="1451488601" name="Picture 1451488601" descr="Calendar "/>
                            <pic:cNvPicPr>
                              <a:picLocks noChangeAspect="1"/>
                            </pic:cNvPicPr>
                          </pic:nvPicPr>
                          <pic:blipFill>
                            <a:blip r:embed="rId48" cstate="print">
                              <a:lum bright="70000" contrast="-70000"/>
                              <a:extLst>
                                <a:ext uri="{BEBA8EAE-BF5A-486C-A8C5-ECC9F3942E4B}">
                                  <a14:imgProps xmlns:a14="http://schemas.microsoft.com/office/drawing/2010/main">
                                    <a14:imgLayer r:embed="rId4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02" name="TextBox 34"/>
                          <wps:cNvSpPr txBox="1"/>
                          <wps:spPr>
                            <a:xfrm>
                              <a:off x="5267018" y="856438"/>
                              <a:ext cx="1037590" cy="1252855"/>
                            </a:xfrm>
                            <a:prstGeom prst="rect">
                              <a:avLst/>
                            </a:prstGeom>
                            <a:noFill/>
                          </wps:spPr>
                          <wps:txbx>
                            <w:txbxContent>
                              <w:p w14:paraId="66CDC85E"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wps:txbx>
                          <wps:bodyPr wrap="square" rtlCol="0">
                            <a:spAutoFit/>
                          </wps:bodyPr>
                        </wps:wsp>
                        <wps:wsp>
                          <wps:cNvPr id="1451488603" name="TextBox 34"/>
                          <wps:cNvSpPr txBox="1"/>
                          <wps:spPr>
                            <a:xfrm>
                              <a:off x="2494595" y="19867"/>
                              <a:ext cx="2430145" cy="672465"/>
                            </a:xfrm>
                            <a:prstGeom prst="rect">
                              <a:avLst/>
                            </a:prstGeom>
                            <a:noFill/>
                          </wps:spPr>
                          <wps:txbx>
                            <w:txbxContent>
                              <w:p w14:paraId="7F8CAEFD"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51488604" name="TextBox 34"/>
                          <wps:cNvSpPr txBox="1"/>
                          <wps:spPr>
                            <a:xfrm>
                              <a:off x="-2" y="1291052"/>
                              <a:ext cx="4567555" cy="672465"/>
                            </a:xfrm>
                            <a:prstGeom prst="rect">
                              <a:avLst/>
                            </a:prstGeom>
                            <a:noFill/>
                          </wps:spPr>
                          <wps:txbx>
                            <w:txbxContent>
                              <w:bookmarkStart w:id="33" w:name="_Hlk195825029"/>
                              <w:bookmarkStart w:id="34" w:name="_Hlk195825030"/>
                              <w:bookmarkStart w:id="35" w:name="_Hlk195825031"/>
                              <w:bookmarkStart w:id="36" w:name="_Hlk195825032"/>
                              <w:p w14:paraId="53220EE1" w14:textId="6111152B" w:rsidR="001024DD" w:rsidRPr="00F01FA2" w:rsidRDefault="00CA02F6" w:rsidP="00CA02F6">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1024DD" w:rsidRPr="00CA02F6">
                                  <w:rPr>
                                    <w:rStyle w:val="Hyperlink"/>
                                    <w:rFonts w:ascii="Adobe Arabic" w:eastAsia="GE Dinar One" w:hAnsi="Adobe Arabic" w:cs="Adobe Arabic"/>
                                    <w:b/>
                                    <w:bCs/>
                                    <w:kern w:val="24"/>
                                    <w:sz w:val="56"/>
                                    <w:szCs w:val="56"/>
                                    <w:rtl/>
                                    <w:lang w:bidi="ar-SY"/>
                                  </w:rPr>
                                  <w:t>أدوات وأساليب التحفيز الفعّال</w:t>
                                </w:r>
                                <w:bookmarkEnd w:id="33"/>
                                <w:bookmarkEnd w:id="34"/>
                                <w:bookmarkEnd w:id="35"/>
                                <w:bookmarkEnd w:id="36"/>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40B7E9A9" id="Group 1451488586" o:spid="_x0000_s1139" style="position:absolute;left:0;text-align:left;margin-left:-4.75pt;margin-top:-36.7pt;width:511pt;height:602.95pt;z-index:252075008;mso-position-horizontal-relative:text;mso-position-vertical-relative:text;mso-width-relative:margin;mso-height-relative:margin" coordorigin="-1851" coordsize="64897,76576"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">
                <v:group id="Group 1451488587" o:spid="_x0000_s1140" style="position:absolute;left:-1851;top:25717;width:60757;height:50859" coordorigin="-3470" coordsize="60758,508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">
                  <v:group id="Group 25" o:spid="_x0000_s1141" style="position:absolute;left:31301;width:22622;height:6179" coordorigin="38497" coordsize="22622,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">
                    <v:group id="Group 1451488589" o:spid="_x0000_s114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">
                      <v:oval id="Oval 1451488590" o:spid="_x0000_s114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" fillcolor="#168489" stroked="f" strokeweight="1pt">
                        <v:fill opacity="49087f"/>
                        <v:stroke joinstyle="miter"/>
                      </v:oval>
                      <v:shape id="Picture 1451488591" o:spid="_x0000_s114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">
                        <v:imagedata r:id="rId50" o:title="Target " gain="19661f" blacklevel="22938f"/>
                      </v:shape>
                    </v:group>
                    <v:shape id="_x0000_s1145" type="#_x0000_t202" style="position:absolute;left:38497;top:698;width:17551;height:5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" filled="f" stroked="f">
                      <v:textbox style="mso-fit-shape-to-text:t">
                        <w:txbxContent>
                          <w:p w14:paraId="6F10D6D5" w14:textId="43C931F7"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64"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146" style="position:absolute;top:99;width:22612;height:6178" coordorigin="" coordsize="22615,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">
                    <v:oval id="Oval 1451488594" o:spid="_x0000_s114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" fillcolor="#168489" stroked="f" strokeweight="1pt">
                      <v:fill opacity="49087f"/>
                      <v:stroke joinstyle="miter"/>
                    </v:oval>
                    <v:shape id="_x0000_s1148" type="#_x0000_t202" style="position:absolute;top:698;width:17553;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" filled="f" stroked="f">
                      <v:textbox style="mso-fit-shape-to-text:t">
                        <w:txbxContent>
                          <w:p w14:paraId="740EA229" w14:textId="14E10B3F"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65"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597" o:spid="_x0000_s114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">
                      <v:imagedata r:id="rId53" o:title="Note " gain="19661f" blacklevel="22938f"/>
                    </v:shape>
                  </v:group>
                  <v:shape id="Text Box 1451488598" o:spid="_x0000_s1150" type="#_x0000_t202" style="position:absolute;left:21363;top:7084;width:35925;height:43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" filled="f" stroked="f" strokeweight=".5pt">
                    <v:textbox>
                      <w:txbxContent>
                        <w:p w14:paraId="706FF79A" w14:textId="44BBFF21" w:rsidR="001024DD" w:rsidRPr="00A5103E" w:rsidRDefault="00CA02F6" w:rsidP="00CA02F6">
                          <w:pPr>
                            <w:jc w:val="left"/>
                            <w:rPr>
                              <w:rFonts w:ascii="Adobe Arabic" w:eastAsia="GE Dinar One" w:hAnsi="Adobe Arabic" w:cs="Adobe Arabic"/>
                              <w:color w:val="000000"/>
                              <w:kern w:val="24"/>
                              <w:sz w:val="36"/>
                              <w:szCs w:val="36"/>
                              <w:lang w:bidi="ar-SY"/>
                            </w:rPr>
                          </w:pPr>
                          <w:hyperlink r:id="rId66" w:history="1">
                            <w:r w:rsidR="001024DD" w:rsidRPr="00CA02F6">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p>
                        <w:p w14:paraId="127AC0C4"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تحليل وتفسير تأثير المحفزات المادية والمعنوية على أداء الموظفين وتحفيزهم.</w:t>
                          </w:r>
                        </w:p>
                        <w:p w14:paraId="0A41CF63"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مقارنة وتطبيق نظريات التحفيز المختلفة في سياق بيئة العمل.</w:t>
                          </w:r>
                        </w:p>
                        <w:p w14:paraId="19BDB493"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تصميم برامج تحفيزية مخصصة تلبي الاحتياجات الخاصة بكل فريق عمل.</w:t>
                          </w:r>
                        </w:p>
                        <w:p w14:paraId="1DC53A4E"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5103E">
                            <w:rPr>
                              <w:rFonts w:ascii="Adobe Arabic" w:eastAsia="GE Dinar One" w:hAnsi="Adobe Arabic" w:cs="Adobe Arabic"/>
                              <w:color w:val="000000"/>
                              <w:kern w:val="24"/>
                              <w:sz w:val="36"/>
                              <w:szCs w:val="36"/>
                              <w:rtl/>
                              <w:lang w:bidi="ar-SY"/>
                            </w:rPr>
                            <w:t>تطبيق استراتيجيات لبناء بيئة عمل تعزز من استقرار الفريق وتحفزه نحو تحقيق الأداء المتميز.</w:t>
                          </w:r>
                        </w:p>
                        <w:p w14:paraId="325A8014"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تحويل النظريات التحفيزية إلى تطبيق عملي عبر تصميم برنامج تحفيزي يناسب سيناريوهات متنوعة.</w:t>
                          </w:r>
                        </w:p>
                        <w:p w14:paraId="54F04C84" w14:textId="77777777" w:rsidR="001024DD" w:rsidRPr="00A5103E" w:rsidRDefault="001024DD" w:rsidP="001024DD">
                          <w:pPr>
                            <w:rPr>
                              <w:rFonts w:ascii="Adobe Arabic" w:eastAsia="GE Dinar One" w:hAnsi="Adobe Arabic" w:cs="Adobe Arabic"/>
                              <w:color w:val="000000"/>
                              <w:kern w:val="24"/>
                              <w:sz w:val="36"/>
                              <w:szCs w:val="36"/>
                              <w:lang w:bidi="ar-SY"/>
                            </w:rPr>
                          </w:pPr>
                        </w:p>
                      </w:txbxContent>
                    </v:textbox>
                  </v:shape>
                  <v:shape id="Text Box 1451488599" o:spid="_x0000_s1151" type="#_x0000_t202" style="position:absolute;left:-3470;top:8739;width:26029;height:328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" filled="f" stroked="f" strokeweight=".5pt">
                    <v:textbox>
                      <w:txbxContent>
                        <w:p w14:paraId="21B44836"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37" w:name="_Hlk195825041"/>
                          <w:r w:rsidRPr="00DA05DA">
                            <w:rPr>
                              <w:rFonts w:ascii="Adobe Arabic" w:eastAsia="GE Dinar One" w:hAnsi="Adobe Arabic" w:cs="Adobe Arabic"/>
                              <w:color w:val="000000"/>
                              <w:kern w:val="24"/>
                              <w:sz w:val="36"/>
                              <w:szCs w:val="36"/>
                              <w:rtl/>
                              <w:lang w:bidi="ar-SY"/>
                            </w:rPr>
                            <w:t>مشاهدة فيديو تدريبي.</w:t>
                          </w:r>
                        </w:p>
                        <w:p w14:paraId="1C42F472"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DA05DA">
                            <w:rPr>
                              <w:rFonts w:ascii="Adobe Arabic" w:eastAsia="GE Dinar One" w:hAnsi="Adobe Arabic" w:cs="Adobe Arabic"/>
                              <w:color w:val="000000"/>
                              <w:kern w:val="24"/>
                              <w:sz w:val="36"/>
                              <w:szCs w:val="36"/>
                              <w:rtl/>
                              <w:lang w:bidi="ar-SY"/>
                            </w:rPr>
                            <w:t>المحفزات المادية والمعنوية وتأثيرها.</w:t>
                          </w:r>
                        </w:p>
                        <w:p w14:paraId="4FA86F10"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DA05DA">
                            <w:rPr>
                              <w:rFonts w:ascii="Adobe Arabic" w:eastAsia="GE Dinar One" w:hAnsi="Adobe Arabic" w:cs="Adobe Arabic"/>
                              <w:color w:val="000000"/>
                              <w:kern w:val="24"/>
                              <w:sz w:val="36"/>
                              <w:szCs w:val="36"/>
                              <w:rtl/>
                              <w:lang w:bidi="ar-SY"/>
                            </w:rPr>
                            <w:t>نظريات التحفيز.</w:t>
                          </w:r>
                        </w:p>
                        <w:p w14:paraId="0BB994C1"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DA05DA">
                            <w:rPr>
                              <w:rFonts w:ascii="Adobe Arabic" w:eastAsia="GE Dinar One" w:hAnsi="Adobe Arabic" w:cs="Adobe Arabic"/>
                              <w:color w:val="000000"/>
                              <w:kern w:val="24"/>
                              <w:sz w:val="36"/>
                              <w:szCs w:val="36"/>
                              <w:rtl/>
                              <w:lang w:bidi="ar-SY"/>
                            </w:rPr>
                            <w:t>تصميم برامج تحفيز مخصصة حسب احتياجات الفريق.</w:t>
                          </w:r>
                        </w:p>
                        <w:p w14:paraId="698C5EB7"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DA05DA">
                            <w:rPr>
                              <w:rFonts w:ascii="Adobe Arabic" w:eastAsia="GE Dinar One" w:hAnsi="Adobe Arabic" w:cs="Adobe Arabic"/>
                              <w:color w:val="000000"/>
                              <w:kern w:val="24"/>
                              <w:sz w:val="36"/>
                              <w:szCs w:val="36"/>
                              <w:rtl/>
                              <w:lang w:bidi="ar-SY"/>
                            </w:rPr>
                            <w:t>بناء بيئة عمل محفزة ومستقرة.</w:t>
                          </w:r>
                        </w:p>
                        <w:p w14:paraId="491A91EF" w14:textId="77777777" w:rsidR="001024DD" w:rsidRPr="00DA05DA"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DA05DA">
                            <w:rPr>
                              <w:rFonts w:ascii="Adobe Arabic" w:eastAsia="GE Dinar One" w:hAnsi="Adobe Arabic" w:cs="Adobe Arabic"/>
                              <w:color w:val="000000"/>
                              <w:kern w:val="24"/>
                              <w:sz w:val="36"/>
                              <w:szCs w:val="36"/>
                              <w:rtl/>
                              <w:lang w:bidi="ar-SY"/>
                            </w:rPr>
                            <w:t>نشاط تدريبي: "تصميم برنامج تحفيزي".</w:t>
                          </w:r>
                        </w:p>
                        <w:bookmarkEnd w:id="37"/>
                        <w:p w14:paraId="1B5D568B" w14:textId="77777777" w:rsidR="001024DD" w:rsidRPr="00DA05DA" w:rsidRDefault="001024DD" w:rsidP="001024DD">
                          <w:pPr>
                            <w:rPr>
                              <w:rFonts w:ascii="Adobe Arabic" w:eastAsia="GE Dinar One" w:hAnsi="Adobe Arabic" w:cs="Adobe Arabic"/>
                              <w:color w:val="000000"/>
                              <w:kern w:val="24"/>
                              <w:sz w:val="36"/>
                              <w:szCs w:val="36"/>
                              <w:lang w:bidi="ar-SY"/>
                            </w:rPr>
                          </w:pPr>
                        </w:p>
                      </w:txbxContent>
                    </v:textbox>
                  </v:shape>
                </v:group>
                <v:group id="Group 1451488600" o:spid="_x0000_s1152" style="position:absolute;width:63046;height:21092" coordorigin="" coordsize="63046,210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">
                  <v:shape id="Picture 1451488601" o:spid="_x0000_s1153"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">
                    <v:imagedata r:id="rId54" o:title="Calendar " gain="19661f" blacklevel="22938f"/>
                  </v:shape>
                  <v:shape id="_x0000_s1154" type="#_x0000_t202" style="position:absolute;left:52670;top:8564;width:10376;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" filled="f" stroked="f">
                    <v:textbox style="mso-fit-shape-to-text:t">
                      <w:txbxContent>
                        <w:p w14:paraId="66CDC85E"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الثاني</w:t>
                          </w:r>
                        </w:p>
                      </w:txbxContent>
                    </v:textbox>
                  </v:shape>
                  <v:shape id="_x0000_s1155"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" filled="f" stroked="f">
                    <v:textbox style="mso-fit-shape-to-text:t">
                      <w:txbxContent>
                        <w:p w14:paraId="7F8CAEFD"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56" type="#_x0000_t202" style="position:absolute;top:12910;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" filled="f" stroked="f">
                    <v:textbox style="mso-fit-shape-to-text:t">
                      <w:txbxContent>
                        <w:bookmarkStart w:id="38" w:name="_Hlk195825029"/>
                        <w:bookmarkStart w:id="39" w:name="_Hlk195825030"/>
                        <w:bookmarkStart w:id="40" w:name="_Hlk195825031"/>
                        <w:bookmarkStart w:id="41" w:name="_Hlk195825032"/>
                        <w:p w14:paraId="53220EE1" w14:textId="6111152B" w:rsidR="001024DD" w:rsidRPr="00F01FA2" w:rsidRDefault="00CA02F6" w:rsidP="00CA02F6">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1024DD" w:rsidRPr="00CA02F6">
                            <w:rPr>
                              <w:rStyle w:val="Hyperlink"/>
                              <w:rFonts w:ascii="Adobe Arabic" w:eastAsia="GE Dinar One" w:hAnsi="Adobe Arabic" w:cs="Adobe Arabic"/>
                              <w:b/>
                              <w:bCs/>
                              <w:kern w:val="24"/>
                              <w:sz w:val="56"/>
                              <w:szCs w:val="56"/>
                              <w:rtl/>
                              <w:lang w:bidi="ar-SY"/>
                            </w:rPr>
                            <w:t>أدوات وأساليب التحفيز الفعّال</w:t>
                          </w:r>
                          <w:bookmarkEnd w:id="38"/>
                          <w:bookmarkEnd w:id="39"/>
                          <w:bookmarkEnd w:id="40"/>
                          <w:bookmarkEnd w:id="41"/>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45B54032" w14:textId="77777777" w:rsidR="00D90411" w:rsidRDefault="00D90411">
      <w:pPr>
        <w:bidi w:val="0"/>
        <w:spacing w:after="160" w:line="259" w:lineRule="auto"/>
        <w:jc w:val="left"/>
        <w:rPr>
          <w:sz w:val="40"/>
          <w:szCs w:val="44"/>
          <w:rtl/>
          <w:lang w:bidi="ar-SY"/>
        </w:rPr>
      </w:pPr>
      <w:r>
        <w:rPr>
          <w:sz w:val="40"/>
          <w:szCs w:val="44"/>
          <w:rtl/>
          <w:lang w:bidi="ar-SY"/>
        </w:rPr>
        <w:br w:type="page"/>
      </w:r>
    </w:p>
    <w:p w14:paraId="556CA604" w14:textId="4DBBFA1A" w:rsidR="00D90411" w:rsidRDefault="001024DD"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7056" behindDoc="0" locked="0" layoutInCell="1" allowOverlap="1" wp14:anchorId="3F76A4EA" wp14:editId="769EE851">
                <wp:simplePos x="0" y="0"/>
                <wp:positionH relativeFrom="column">
                  <wp:posOffset>129396</wp:posOffset>
                </wp:positionH>
                <wp:positionV relativeFrom="paragraph">
                  <wp:posOffset>-465826</wp:posOffset>
                </wp:positionV>
                <wp:extent cx="6352544" cy="8458200"/>
                <wp:effectExtent l="0" t="0" r="0" b="0"/>
                <wp:wrapNone/>
                <wp:docPr id="1451488605" name="Group 1451488605"/>
                <wp:cNvGraphicFramePr/>
                <a:graphic xmlns:a="http://schemas.openxmlformats.org/drawingml/2006/main">
                  <a:graphicData uri="http://schemas.microsoft.com/office/word/2010/wordprocessingGroup">
                    <wpg:wgp>
                      <wpg:cNvGrpSpPr/>
                      <wpg:grpSpPr>
                        <a:xfrm>
                          <a:off x="0" y="0"/>
                          <a:ext cx="6352544" cy="8458200"/>
                          <a:chOff x="0" y="0"/>
                          <a:chExt cx="6352544" cy="8458200"/>
                        </a:xfrm>
                      </wpg:grpSpPr>
                      <wpg:grpSp>
                        <wpg:cNvPr id="1451488606" name="Group 1451488606"/>
                        <wpg:cNvGrpSpPr/>
                        <wpg:grpSpPr>
                          <a:xfrm>
                            <a:off x="161924" y="2571750"/>
                            <a:ext cx="5425841" cy="5886450"/>
                            <a:chOff x="-3" y="0"/>
                            <a:chExt cx="5425913" cy="5886868"/>
                          </a:xfrm>
                        </wpg:grpSpPr>
                        <wpg:grpSp>
                          <wpg:cNvPr id="1451488607" name="Group 25"/>
                          <wpg:cNvGrpSpPr/>
                          <wpg:grpSpPr>
                            <a:xfrm>
                              <a:off x="3130292" y="0"/>
                              <a:ext cx="2262077" cy="617788"/>
                              <a:chOff x="3849918" y="0"/>
                              <a:chExt cx="2262077" cy="617788"/>
                            </a:xfrm>
                          </wpg:grpSpPr>
                          <wpg:grpSp>
                            <wpg:cNvPr id="1451488608" name="Group 1451488608"/>
                            <wpg:cNvGrpSpPr/>
                            <wpg:grpSpPr>
                              <a:xfrm>
                                <a:off x="5606227" y="0"/>
                                <a:ext cx="505768" cy="515506"/>
                                <a:chOff x="5606227" y="0"/>
                                <a:chExt cx="505768" cy="515506"/>
                              </a:xfrm>
                            </wpg:grpSpPr>
                            <wps:wsp>
                              <wps:cNvPr id="1451488609" name="Oval 1451488609"/>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10" name="Picture 1451488610"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1" name="TextBox 34"/>
                            <wps:cNvSpPr txBox="1"/>
                            <wps:spPr>
                              <a:xfrm>
                                <a:off x="3849918" y="69744"/>
                                <a:ext cx="1755163" cy="548044"/>
                              </a:xfrm>
                              <a:prstGeom prst="rect">
                                <a:avLst/>
                              </a:prstGeom>
                              <a:noFill/>
                            </wps:spPr>
                            <wps:txbx>
                              <w:txbxContent>
                                <w:p w14:paraId="2043C28E" w14:textId="1D8CA35E"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67"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612" name="Group 26"/>
                          <wpg:cNvGrpSpPr/>
                          <wpg:grpSpPr>
                            <a:xfrm>
                              <a:off x="-3" y="9939"/>
                              <a:ext cx="2261238" cy="617719"/>
                              <a:chOff x="-3" y="0"/>
                              <a:chExt cx="2261546" cy="618344"/>
                            </a:xfrm>
                          </wpg:grpSpPr>
                          <wps:wsp>
                            <wps:cNvPr id="1451488613" name="Oval 1451488613"/>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14" name="TextBox 34"/>
                            <wps:cNvSpPr txBox="1"/>
                            <wps:spPr>
                              <a:xfrm>
                                <a:off x="-3" y="69745"/>
                                <a:ext cx="1756037" cy="548599"/>
                              </a:xfrm>
                              <a:prstGeom prst="rect">
                                <a:avLst/>
                              </a:prstGeom>
                              <a:noFill/>
                            </wps:spPr>
                            <wps:txbx>
                              <w:txbxContent>
                                <w:p w14:paraId="628B7C41" w14:textId="3C72A5CE"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68"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615" name="Picture 1451488615" descr="Note "/>
                              <pic:cNvPicPr>
                                <a:picLocks noChangeAspect="1" noChangeArrowheads="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16" name="Text Box 1451488616"/>
                          <wps:cNvSpPr txBox="1"/>
                          <wps:spPr>
                            <a:xfrm>
                              <a:off x="2716037" y="524327"/>
                              <a:ext cx="2709873" cy="5362541"/>
                            </a:xfrm>
                            <a:prstGeom prst="rect">
                              <a:avLst/>
                            </a:prstGeom>
                            <a:noFill/>
                            <a:ln w="6350">
                              <a:noFill/>
                            </a:ln>
                          </wps:spPr>
                          <wps:txbx>
                            <w:txbxContent>
                              <w:p w14:paraId="1C2AAC12" w14:textId="5043FF83" w:rsidR="001024DD" w:rsidRPr="00A5103E" w:rsidRDefault="00CA02F6" w:rsidP="001024DD">
                                <w:pPr>
                                  <w:rPr>
                                    <w:rFonts w:ascii="Adobe Arabic" w:eastAsia="GE Dinar One" w:hAnsi="Adobe Arabic" w:cs="Adobe Arabic"/>
                                    <w:color w:val="000000"/>
                                    <w:kern w:val="24"/>
                                    <w:sz w:val="36"/>
                                    <w:szCs w:val="36"/>
                                    <w:lang w:bidi="ar-SY"/>
                                  </w:rPr>
                                </w:pPr>
                                <w:hyperlink r:id="rId69" w:history="1">
                                  <w:r w:rsidR="001024DD" w:rsidRPr="00CA02F6">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r w:rsidR="001024DD" w:rsidRPr="00A5103E">
                                  <w:rPr>
                                    <w:rFonts w:ascii="Adobe Arabic" w:eastAsia="GE Dinar One" w:hAnsi="Adobe Arabic" w:cs="Adobe Arabic"/>
                                    <w:color w:val="000000"/>
                                    <w:kern w:val="24"/>
                                    <w:sz w:val="36"/>
                                    <w:szCs w:val="36"/>
                                    <w:rtl/>
                                    <w:lang w:bidi="ar-SY"/>
                                  </w:rPr>
                                  <w:t>:</w:t>
                                </w:r>
                              </w:p>
                              <w:p w14:paraId="2C17FBF1"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وصف وتطبيق آليّات متابعة التقدّم المهني لضمان النمو والتحسين المستمر للأداء.</w:t>
                                </w:r>
                              </w:p>
                              <w:p w14:paraId="2F291861"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تحديد وتفسير مؤشرات الأداء الفردي والجماعي واستخدامها لتقييم الأداء وتحقيق الأهداف.</w:t>
                                </w:r>
                              </w:p>
                              <w:p w14:paraId="5699142F"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 xml:space="preserve">استخدام أدوات تحليل الأداء مثل </w:t>
                                </w:r>
                                <w:r w:rsidRPr="00A5103E">
                                  <w:rPr>
                                    <w:rFonts w:ascii="Adobe Arabic" w:eastAsia="GE Dinar One" w:hAnsi="Adobe Arabic" w:cs="Adobe Arabic"/>
                                    <w:color w:val="000000"/>
                                    <w:kern w:val="24"/>
                                    <w:sz w:val="36"/>
                                    <w:szCs w:val="36"/>
                                    <w:lang w:bidi="ar-SY"/>
                                  </w:rPr>
                                  <w:t>KPIs</w:t>
                                </w:r>
                                <w:r w:rsidRPr="00A5103E">
                                  <w:rPr>
                                    <w:rFonts w:ascii="Adobe Arabic" w:eastAsia="GE Dinar One" w:hAnsi="Adobe Arabic" w:cs="Adobe Arabic"/>
                                    <w:color w:val="000000"/>
                                    <w:kern w:val="24"/>
                                    <w:sz w:val="36"/>
                                    <w:szCs w:val="36"/>
                                    <w:rtl/>
                                    <w:lang w:bidi="ar-SY"/>
                                  </w:rPr>
                                  <w:t xml:space="preserve"> و </w:t>
                                </w:r>
                                <w:r w:rsidRPr="00A5103E">
                                  <w:rPr>
                                    <w:rFonts w:ascii="Adobe Arabic" w:eastAsia="GE Dinar One" w:hAnsi="Adobe Arabic" w:cs="Adobe Arabic"/>
                                    <w:color w:val="000000"/>
                                    <w:kern w:val="24"/>
                                    <w:sz w:val="36"/>
                                    <w:szCs w:val="36"/>
                                    <w:lang w:bidi="ar-SY"/>
                                  </w:rPr>
                                  <w:t>OKRs</w:t>
                                </w:r>
                                <w:r w:rsidRPr="00A5103E">
                                  <w:rPr>
                                    <w:rFonts w:ascii="Adobe Arabic" w:eastAsia="GE Dinar One" w:hAnsi="Adobe Arabic" w:cs="Adobe Arabic"/>
                                    <w:color w:val="000000"/>
                                    <w:kern w:val="24"/>
                                    <w:sz w:val="36"/>
                                    <w:szCs w:val="36"/>
                                    <w:rtl/>
                                    <w:lang w:bidi="ar-SY"/>
                                  </w:rPr>
                                  <w:t xml:space="preserve"> لتقييم الأداء الحالي وتحديد مجالات التطوير.</w:t>
                                </w:r>
                              </w:p>
                              <w:p w14:paraId="49A82BD6"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صياغة خطط تطوير مستدامة مبنية على التحليل الدقيق للبيانات واستخدام أدوات متابعة الأداء.</w:t>
                                </w:r>
                              </w:p>
                              <w:p w14:paraId="53A685A3"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تحليل حالة أداء واقعية باستخدام أوراق البيانات وجداول الأداء لتقديم خطة متابعة وتطوير عملية.</w:t>
                                </w:r>
                              </w:p>
                              <w:p w14:paraId="36619056" w14:textId="77777777" w:rsidR="001024DD" w:rsidRPr="000F32C7" w:rsidRDefault="001024DD" w:rsidP="001024DD">
                                <w:pPr>
                                  <w:pStyle w:val="a5"/>
                                  <w:spacing w:line="276" w:lineRule="auto"/>
                                  <w:ind w:left="576"/>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17" name="Text Box 1451488617"/>
                          <wps:cNvSpPr txBox="1"/>
                          <wps:spPr>
                            <a:xfrm>
                              <a:off x="39626" y="874624"/>
                              <a:ext cx="2216426" cy="3002326"/>
                            </a:xfrm>
                            <a:prstGeom prst="rect">
                              <a:avLst/>
                            </a:prstGeom>
                            <a:noFill/>
                            <a:ln w="6350">
                              <a:noFill/>
                            </a:ln>
                          </wps:spPr>
                          <wps:txbx>
                            <w:txbxContent>
                              <w:p w14:paraId="57EB1014"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42" w:name="_Hlk195825078"/>
                                <w:r w:rsidRPr="00A5103E">
                                  <w:rPr>
                                    <w:rFonts w:ascii="Adobe Arabic" w:eastAsia="GE Dinar One" w:hAnsi="Adobe Arabic" w:cs="Adobe Arabic"/>
                                    <w:color w:val="000000"/>
                                    <w:kern w:val="24"/>
                                    <w:sz w:val="36"/>
                                    <w:szCs w:val="36"/>
                                    <w:rtl/>
                                    <w:lang w:bidi="ar-SY"/>
                                  </w:rPr>
                                  <w:t>آليّات متابعة التقدّم المهني.</w:t>
                                </w:r>
                              </w:p>
                              <w:p w14:paraId="6FD4AB20"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5103E">
                                  <w:rPr>
                                    <w:rFonts w:ascii="Adobe Arabic" w:eastAsia="GE Dinar One" w:hAnsi="Adobe Arabic" w:cs="Adobe Arabic"/>
                                    <w:color w:val="000000"/>
                                    <w:kern w:val="24"/>
                                    <w:sz w:val="36"/>
                                    <w:szCs w:val="36"/>
                                    <w:rtl/>
                                    <w:lang w:bidi="ar-SY"/>
                                  </w:rPr>
                                  <w:t>مؤشرات الأداء الفردي والجماعي.</w:t>
                                </w:r>
                              </w:p>
                              <w:p w14:paraId="4CB5DEFD"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5103E">
                                  <w:rPr>
                                    <w:rFonts w:ascii="Adobe Arabic" w:eastAsia="GE Dinar One" w:hAnsi="Adobe Arabic" w:cs="Adobe Arabic"/>
                                    <w:color w:val="000000"/>
                                    <w:kern w:val="24"/>
                                    <w:sz w:val="36"/>
                                    <w:szCs w:val="36"/>
                                    <w:rtl/>
                                    <w:lang w:bidi="ar-SY"/>
                                  </w:rPr>
                                  <w:t>أدوات تحليل الأداء</w:t>
                                </w:r>
                                <w:r w:rsidRPr="00A5103E">
                                  <w:rPr>
                                    <w:rFonts w:ascii="Adobe Arabic" w:eastAsia="GE Dinar One" w:hAnsi="Adobe Arabic" w:cs="Adobe Arabic"/>
                                    <w:color w:val="000000"/>
                                    <w:kern w:val="24"/>
                                    <w:sz w:val="36"/>
                                    <w:szCs w:val="36"/>
                                    <w:lang w:bidi="ar-SY"/>
                                  </w:rPr>
                                  <w:t>KPIs</w:t>
                                </w:r>
                                <w:r w:rsidRPr="00A5103E">
                                  <w:rPr>
                                    <w:rFonts w:ascii="Adobe Arabic" w:eastAsia="GE Dinar One" w:hAnsi="Adobe Arabic" w:cs="Adobe Arabic"/>
                                    <w:color w:val="000000"/>
                                    <w:kern w:val="24"/>
                                    <w:sz w:val="36"/>
                                    <w:szCs w:val="36"/>
                                    <w:rtl/>
                                    <w:lang w:bidi="ar-SY"/>
                                  </w:rPr>
                                  <w:t xml:space="preserve">، </w:t>
                                </w:r>
                                <w:r w:rsidRPr="00A5103E">
                                  <w:rPr>
                                    <w:rFonts w:ascii="Adobe Arabic" w:eastAsia="GE Dinar One" w:hAnsi="Adobe Arabic" w:cs="Adobe Arabic"/>
                                    <w:color w:val="000000"/>
                                    <w:kern w:val="24"/>
                                    <w:sz w:val="36"/>
                                    <w:szCs w:val="36"/>
                                    <w:lang w:bidi="ar-SY"/>
                                  </w:rPr>
                                  <w:t>OKRs…)</w:t>
                                </w:r>
                                <w:r w:rsidRPr="00A5103E">
                                  <w:rPr>
                                    <w:rFonts w:ascii="Adobe Arabic" w:eastAsia="GE Dinar One" w:hAnsi="Adobe Arabic" w:cs="Adobe Arabic"/>
                                    <w:color w:val="000000"/>
                                    <w:kern w:val="24"/>
                                    <w:sz w:val="36"/>
                                    <w:szCs w:val="36"/>
                                    <w:rtl/>
                                    <w:lang w:bidi="ar-SY"/>
                                  </w:rPr>
                                  <w:t>)</w:t>
                                </w:r>
                              </w:p>
                              <w:p w14:paraId="78386D31"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5103E">
                                  <w:rPr>
                                    <w:rFonts w:ascii="Adobe Arabic" w:eastAsia="GE Dinar One" w:hAnsi="Adobe Arabic" w:cs="Adobe Arabic"/>
                                    <w:color w:val="000000"/>
                                    <w:kern w:val="24"/>
                                    <w:sz w:val="36"/>
                                    <w:szCs w:val="36"/>
                                    <w:rtl/>
                                    <w:lang w:bidi="ar-SY"/>
                                  </w:rPr>
                                  <w:t>إعداد خطط تطوير الأداء المستدام.</w:t>
                                </w:r>
                                <w:bookmarkEnd w:id="42"/>
                              </w:p>
                              <w:p w14:paraId="27C1F67A" w14:textId="77777777" w:rsidR="001024DD" w:rsidRPr="00A5103E" w:rsidRDefault="001024DD" w:rsidP="001024DD">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18" name="Group 1451488618"/>
                        <wpg:cNvGrpSpPr/>
                        <wpg:grpSpPr>
                          <a:xfrm>
                            <a:off x="0" y="0"/>
                            <a:ext cx="6352544" cy="2126578"/>
                            <a:chOff x="0" y="0"/>
                            <a:chExt cx="6352544" cy="2126578"/>
                          </a:xfrm>
                        </wpg:grpSpPr>
                        <pic:pic xmlns:pic="http://schemas.openxmlformats.org/drawingml/2006/picture">
                          <pic:nvPicPr>
                            <pic:cNvPr id="1451488619" name="Picture 1451488619" descr="Calendar "/>
                            <pic:cNvPicPr>
                              <a:picLocks noChangeAspect="1"/>
                            </pic:cNvPicPr>
                          </pic:nvPicPr>
                          <pic:blipFill>
                            <a:blip r:embed="rId48" cstate="print">
                              <a:lum bright="70000" contrast="-70000"/>
                              <a:extLst>
                                <a:ext uri="{BEBA8EAE-BF5A-486C-A8C5-ECC9F3942E4B}">
                                  <a14:imgProps xmlns:a14="http://schemas.microsoft.com/office/drawing/2010/main">
                                    <a14:imgLayer r:embed="rId4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20" name="TextBox 34"/>
                          <wps:cNvSpPr txBox="1"/>
                          <wps:spPr>
                            <a:xfrm>
                              <a:off x="5220339" y="873723"/>
                              <a:ext cx="1132205" cy="1252855"/>
                            </a:xfrm>
                            <a:prstGeom prst="rect">
                              <a:avLst/>
                            </a:prstGeom>
                            <a:noFill/>
                          </wps:spPr>
                          <wps:txbx>
                            <w:txbxContent>
                              <w:p w14:paraId="57195B98"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wps:txbx>
                          <wps:bodyPr wrap="square" rtlCol="0">
                            <a:spAutoFit/>
                          </wps:bodyPr>
                        </wps:wsp>
                        <wps:wsp>
                          <wps:cNvPr id="1451488621" name="TextBox 34"/>
                          <wps:cNvSpPr txBox="1"/>
                          <wps:spPr>
                            <a:xfrm>
                              <a:off x="2494618" y="19866"/>
                              <a:ext cx="2430145" cy="672465"/>
                            </a:xfrm>
                            <a:prstGeom prst="rect">
                              <a:avLst/>
                            </a:prstGeom>
                            <a:noFill/>
                          </wps:spPr>
                          <wps:txbx>
                            <w:txbxContent>
                              <w:p w14:paraId="02DBB5AE"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51488622" name="TextBox 34"/>
                          <wps:cNvSpPr txBox="1"/>
                          <wps:spPr>
                            <a:xfrm>
                              <a:off x="0" y="1290876"/>
                              <a:ext cx="4567555" cy="672465"/>
                            </a:xfrm>
                            <a:prstGeom prst="rect">
                              <a:avLst/>
                            </a:prstGeom>
                            <a:noFill/>
                          </wps:spPr>
                          <wps:txbx>
                            <w:txbxContent>
                              <w:bookmarkStart w:id="43" w:name="_Hlk195825061"/>
                              <w:bookmarkStart w:id="44" w:name="_Hlk195825062"/>
                              <w:bookmarkStart w:id="45" w:name="_Hlk195825063"/>
                              <w:bookmarkStart w:id="46" w:name="_Hlk195825064"/>
                              <w:p w14:paraId="41D5976C" w14:textId="7943FDC2" w:rsidR="001024DD" w:rsidRPr="00A5103E" w:rsidRDefault="00CA02F6" w:rsidP="00CA02F6">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1024DD" w:rsidRPr="00CA02F6">
                                  <w:rPr>
                                    <w:rStyle w:val="Hyperlink"/>
                                    <w:rFonts w:ascii="Adobe Arabic" w:eastAsia="GE Dinar One" w:hAnsi="Adobe Arabic" w:cs="Adobe Arabic"/>
                                    <w:b/>
                                    <w:bCs/>
                                    <w:kern w:val="24"/>
                                    <w:sz w:val="56"/>
                                    <w:szCs w:val="56"/>
                                    <w:rtl/>
                                    <w:lang w:bidi="ar-SY"/>
                                  </w:rPr>
                                  <w:t>متابعة الأداء والتطوير المستمر</w:t>
                                </w:r>
                                <w:bookmarkEnd w:id="43"/>
                                <w:bookmarkEnd w:id="44"/>
                                <w:bookmarkEnd w:id="45"/>
                                <w:bookmarkEnd w:id="46"/>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V relativeFrom="margin">
                  <wp14:pctHeight>0</wp14:pctHeight>
                </wp14:sizeRelV>
              </wp:anchor>
            </w:drawing>
          </mc:Choice>
          <mc:Fallback>
            <w:pict>
              <v:group w14:anchorId="3F76A4EA" id="Group 1451488605" o:spid="_x0000_s1157" style="position:absolute;left:0;text-align:left;margin-left:10.2pt;margin-top:-36.7pt;width:500.2pt;height:666pt;z-index:252077056;mso-position-horizontal-relative:text;mso-position-vertical-relative:text;mso-height-relative:margin" coordsize="63525,84582"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">
                <v:group id="Group 1451488606" o:spid="_x0000_s1158" style="position:absolute;left:1619;top:25717;width:54258;height:58865" coordorigin="" coordsize="54259,588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">
                  <v:group id="Group 25" o:spid="_x0000_s1159" style="position:absolute;left:31302;width:22621;height:6177" coordorigin="38499" coordsize="22620,6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">
                    <v:group id="Group 1451488608" o:spid="_x0000_s1160"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">
                      <v:oval id="Oval 1451488609" o:spid="_x0000_s1161"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" fillcolor="#168489" stroked="f" strokeweight="1pt">
                        <v:fill opacity="49087f"/>
                        <v:stroke joinstyle="miter"/>
                      </v:oval>
                      <v:shape id="Picture 1451488610" o:spid="_x0000_s1162"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">
                        <v:imagedata r:id="rId50" o:title="Target " gain="19661f" blacklevel="22938f"/>
                      </v:shape>
                    </v:group>
                    <v:shape id="_x0000_s1163" type="#_x0000_t202" style="position:absolute;left:38499;top:697;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" filled="f" stroked="f">
                      <v:textbox style="mso-fit-shape-to-text:t">
                        <w:txbxContent>
                          <w:p w14:paraId="2043C28E" w14:textId="1D8CA35E"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70"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164" style="position:absolute;top:99;width:22612;height:6177" coordorigin="" coordsize="22615,618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">
                    <v:oval id="Oval 1451488613" o:spid="_x0000_s1165"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" fillcolor="#168489" stroked="f" strokeweight="1pt">
                      <v:fill opacity="49087f"/>
                      <v:stroke joinstyle="miter"/>
                    </v:oval>
                    <v:shape id="_x0000_s1166" type="#_x0000_t202" style="position:absolute;top:697;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" filled="f" stroked="f">
                      <v:textbox style="mso-fit-shape-to-text:t">
                        <w:txbxContent>
                          <w:p w14:paraId="628B7C41" w14:textId="3C72A5CE"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71"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615" o:spid="_x0000_s1167"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">
                      <v:imagedata r:id="rId53" o:title="Note " gain="19661f" blacklevel="22938f"/>
                    </v:shape>
                  </v:group>
                  <v:shape id="Text Box 1451488616" o:spid="_x0000_s1168" type="#_x0000_t202" style="position:absolute;left:27160;top:5243;width:27099;height:536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" filled="f" stroked="f" strokeweight=".5pt">
                    <v:textbox>
                      <w:txbxContent>
                        <w:p w14:paraId="1C2AAC12" w14:textId="5043FF83" w:rsidR="001024DD" w:rsidRPr="00A5103E" w:rsidRDefault="00CA02F6" w:rsidP="001024DD">
                          <w:pPr>
                            <w:rPr>
                              <w:rFonts w:ascii="Adobe Arabic" w:eastAsia="GE Dinar One" w:hAnsi="Adobe Arabic" w:cs="Adobe Arabic"/>
                              <w:color w:val="000000"/>
                              <w:kern w:val="24"/>
                              <w:sz w:val="36"/>
                              <w:szCs w:val="36"/>
                              <w:lang w:bidi="ar-SY"/>
                            </w:rPr>
                          </w:pPr>
                          <w:hyperlink r:id="rId72" w:history="1">
                            <w:r w:rsidR="001024DD" w:rsidRPr="00CA02F6">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r w:rsidR="001024DD" w:rsidRPr="00A5103E">
                            <w:rPr>
                              <w:rFonts w:ascii="Adobe Arabic" w:eastAsia="GE Dinar One" w:hAnsi="Adobe Arabic" w:cs="Adobe Arabic"/>
                              <w:color w:val="000000"/>
                              <w:kern w:val="24"/>
                              <w:sz w:val="36"/>
                              <w:szCs w:val="36"/>
                              <w:rtl/>
                              <w:lang w:bidi="ar-SY"/>
                            </w:rPr>
                            <w:t>:</w:t>
                          </w:r>
                        </w:p>
                        <w:p w14:paraId="2C17FBF1"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وصف وتطبيق آليّات متابعة التقدّم المهني لضمان النمو والتحسين المستمر للأداء.</w:t>
                          </w:r>
                        </w:p>
                        <w:p w14:paraId="2F291861"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تحديد وتفسير مؤشرات الأداء الفردي والجماعي واستخدامها لتقييم الأداء وتحقيق الأهداف.</w:t>
                          </w:r>
                        </w:p>
                        <w:p w14:paraId="5699142F"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 xml:space="preserve">استخدام أدوات تحليل الأداء مثل </w:t>
                          </w:r>
                          <w:r w:rsidRPr="00A5103E">
                            <w:rPr>
                              <w:rFonts w:ascii="Adobe Arabic" w:eastAsia="GE Dinar One" w:hAnsi="Adobe Arabic" w:cs="Adobe Arabic"/>
                              <w:color w:val="000000"/>
                              <w:kern w:val="24"/>
                              <w:sz w:val="36"/>
                              <w:szCs w:val="36"/>
                              <w:lang w:bidi="ar-SY"/>
                            </w:rPr>
                            <w:t>KPIs</w:t>
                          </w:r>
                          <w:r w:rsidRPr="00A5103E">
                            <w:rPr>
                              <w:rFonts w:ascii="Adobe Arabic" w:eastAsia="GE Dinar One" w:hAnsi="Adobe Arabic" w:cs="Adobe Arabic"/>
                              <w:color w:val="000000"/>
                              <w:kern w:val="24"/>
                              <w:sz w:val="36"/>
                              <w:szCs w:val="36"/>
                              <w:rtl/>
                              <w:lang w:bidi="ar-SY"/>
                            </w:rPr>
                            <w:t xml:space="preserve"> و </w:t>
                          </w:r>
                          <w:r w:rsidRPr="00A5103E">
                            <w:rPr>
                              <w:rFonts w:ascii="Adobe Arabic" w:eastAsia="GE Dinar One" w:hAnsi="Adobe Arabic" w:cs="Adobe Arabic"/>
                              <w:color w:val="000000"/>
                              <w:kern w:val="24"/>
                              <w:sz w:val="36"/>
                              <w:szCs w:val="36"/>
                              <w:lang w:bidi="ar-SY"/>
                            </w:rPr>
                            <w:t>OKRs</w:t>
                          </w:r>
                          <w:r w:rsidRPr="00A5103E">
                            <w:rPr>
                              <w:rFonts w:ascii="Adobe Arabic" w:eastAsia="GE Dinar One" w:hAnsi="Adobe Arabic" w:cs="Adobe Arabic"/>
                              <w:color w:val="000000"/>
                              <w:kern w:val="24"/>
                              <w:sz w:val="36"/>
                              <w:szCs w:val="36"/>
                              <w:rtl/>
                              <w:lang w:bidi="ar-SY"/>
                            </w:rPr>
                            <w:t xml:space="preserve"> لتقييم الأداء الحالي وتحديد مجالات التطوير.</w:t>
                          </w:r>
                        </w:p>
                        <w:p w14:paraId="49A82BD6"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صياغة خطط تطوير مستدامة مبنية على التحليل الدقيق للبيانات واستخدام أدوات متابعة الأداء.</w:t>
                          </w:r>
                        </w:p>
                        <w:p w14:paraId="53A685A3"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A5103E">
                            <w:rPr>
                              <w:rFonts w:ascii="Adobe Arabic" w:eastAsia="GE Dinar One" w:hAnsi="Adobe Arabic" w:cs="Adobe Arabic"/>
                              <w:color w:val="000000"/>
                              <w:kern w:val="24"/>
                              <w:sz w:val="36"/>
                              <w:szCs w:val="36"/>
                              <w:rtl/>
                              <w:lang w:bidi="ar-SY"/>
                            </w:rPr>
                            <w:t>تحليل حالة أداء واقعية باستخدام أوراق البيانات وجداول الأداء لتقديم خطة متابعة وتطوير عملية.</w:t>
                          </w:r>
                        </w:p>
                        <w:p w14:paraId="36619056" w14:textId="77777777" w:rsidR="001024DD" w:rsidRPr="000F32C7" w:rsidRDefault="001024DD" w:rsidP="001024DD">
                          <w:pPr>
                            <w:pStyle w:val="a5"/>
                            <w:spacing w:line="276" w:lineRule="auto"/>
                            <w:ind w:left="576"/>
                            <w:rPr>
                              <w:rFonts w:ascii="Adobe Arabic" w:eastAsia="GE Dinar One" w:hAnsi="Adobe Arabic" w:cs="Adobe Arabic"/>
                              <w:color w:val="000000"/>
                              <w:kern w:val="24"/>
                              <w:sz w:val="36"/>
                              <w:szCs w:val="36"/>
                              <w:lang w:bidi="ar-SY"/>
                            </w:rPr>
                          </w:pPr>
                        </w:p>
                      </w:txbxContent>
                    </v:textbox>
                  </v:shape>
                  <v:shape id="Text Box 1451488617" o:spid="_x0000_s1169"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" filled="f" stroked="f" strokeweight=".5pt">
                    <v:textbox>
                      <w:txbxContent>
                        <w:p w14:paraId="57EB1014"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47" w:name="_Hlk195825078"/>
                          <w:r w:rsidRPr="00A5103E">
                            <w:rPr>
                              <w:rFonts w:ascii="Adobe Arabic" w:eastAsia="GE Dinar One" w:hAnsi="Adobe Arabic" w:cs="Adobe Arabic"/>
                              <w:color w:val="000000"/>
                              <w:kern w:val="24"/>
                              <w:sz w:val="36"/>
                              <w:szCs w:val="36"/>
                              <w:rtl/>
                              <w:lang w:bidi="ar-SY"/>
                            </w:rPr>
                            <w:t>آليّات متابعة التقدّم المهني.</w:t>
                          </w:r>
                        </w:p>
                        <w:p w14:paraId="6FD4AB20"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5103E">
                            <w:rPr>
                              <w:rFonts w:ascii="Adobe Arabic" w:eastAsia="GE Dinar One" w:hAnsi="Adobe Arabic" w:cs="Adobe Arabic"/>
                              <w:color w:val="000000"/>
                              <w:kern w:val="24"/>
                              <w:sz w:val="36"/>
                              <w:szCs w:val="36"/>
                              <w:rtl/>
                              <w:lang w:bidi="ar-SY"/>
                            </w:rPr>
                            <w:t>مؤشرات الأداء الفردي والجماعي.</w:t>
                          </w:r>
                        </w:p>
                        <w:p w14:paraId="4CB5DEFD"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5103E">
                            <w:rPr>
                              <w:rFonts w:ascii="Adobe Arabic" w:eastAsia="GE Dinar One" w:hAnsi="Adobe Arabic" w:cs="Adobe Arabic"/>
                              <w:color w:val="000000"/>
                              <w:kern w:val="24"/>
                              <w:sz w:val="36"/>
                              <w:szCs w:val="36"/>
                              <w:rtl/>
                              <w:lang w:bidi="ar-SY"/>
                            </w:rPr>
                            <w:t>أدوات تحليل الأداء</w:t>
                          </w:r>
                          <w:r w:rsidRPr="00A5103E">
                            <w:rPr>
                              <w:rFonts w:ascii="Adobe Arabic" w:eastAsia="GE Dinar One" w:hAnsi="Adobe Arabic" w:cs="Adobe Arabic"/>
                              <w:color w:val="000000"/>
                              <w:kern w:val="24"/>
                              <w:sz w:val="36"/>
                              <w:szCs w:val="36"/>
                              <w:lang w:bidi="ar-SY"/>
                            </w:rPr>
                            <w:t>KPIs</w:t>
                          </w:r>
                          <w:r w:rsidRPr="00A5103E">
                            <w:rPr>
                              <w:rFonts w:ascii="Adobe Arabic" w:eastAsia="GE Dinar One" w:hAnsi="Adobe Arabic" w:cs="Adobe Arabic"/>
                              <w:color w:val="000000"/>
                              <w:kern w:val="24"/>
                              <w:sz w:val="36"/>
                              <w:szCs w:val="36"/>
                              <w:rtl/>
                              <w:lang w:bidi="ar-SY"/>
                            </w:rPr>
                            <w:t xml:space="preserve">، </w:t>
                          </w:r>
                          <w:r w:rsidRPr="00A5103E">
                            <w:rPr>
                              <w:rFonts w:ascii="Adobe Arabic" w:eastAsia="GE Dinar One" w:hAnsi="Adobe Arabic" w:cs="Adobe Arabic"/>
                              <w:color w:val="000000"/>
                              <w:kern w:val="24"/>
                              <w:sz w:val="36"/>
                              <w:szCs w:val="36"/>
                              <w:lang w:bidi="ar-SY"/>
                            </w:rPr>
                            <w:t>OKRs…)</w:t>
                          </w:r>
                          <w:r w:rsidRPr="00A5103E">
                            <w:rPr>
                              <w:rFonts w:ascii="Adobe Arabic" w:eastAsia="GE Dinar One" w:hAnsi="Adobe Arabic" w:cs="Adobe Arabic"/>
                              <w:color w:val="000000"/>
                              <w:kern w:val="24"/>
                              <w:sz w:val="36"/>
                              <w:szCs w:val="36"/>
                              <w:rtl/>
                              <w:lang w:bidi="ar-SY"/>
                            </w:rPr>
                            <w:t>)</w:t>
                          </w:r>
                        </w:p>
                        <w:p w14:paraId="78386D31" w14:textId="77777777" w:rsidR="001024DD" w:rsidRPr="00A5103E"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A5103E">
                            <w:rPr>
                              <w:rFonts w:ascii="Adobe Arabic" w:eastAsia="GE Dinar One" w:hAnsi="Adobe Arabic" w:cs="Adobe Arabic"/>
                              <w:color w:val="000000"/>
                              <w:kern w:val="24"/>
                              <w:sz w:val="36"/>
                              <w:szCs w:val="36"/>
                              <w:rtl/>
                              <w:lang w:bidi="ar-SY"/>
                            </w:rPr>
                            <w:t>إعداد خطط تطوير الأداء المستدام.</w:t>
                          </w:r>
                          <w:bookmarkEnd w:id="47"/>
                        </w:p>
                        <w:p w14:paraId="27C1F67A" w14:textId="77777777" w:rsidR="001024DD" w:rsidRPr="00A5103E" w:rsidRDefault="001024DD" w:rsidP="001024DD">
                          <w:pPr>
                            <w:rPr>
                              <w:rFonts w:ascii="Adobe Arabic" w:eastAsia="GE Dinar One" w:hAnsi="Adobe Arabic" w:cs="Adobe Arabic"/>
                              <w:color w:val="000000"/>
                              <w:kern w:val="24"/>
                              <w:sz w:val="36"/>
                              <w:szCs w:val="36"/>
                              <w:lang w:bidi="ar-SY"/>
                            </w:rPr>
                          </w:pPr>
                        </w:p>
                      </w:txbxContent>
                    </v:textbox>
                  </v:shape>
                </v:group>
                <v:group id="Group 1451488618" o:spid="_x0000_s1170" style="position:absolute;width:63525;height:21265" coordsize="63525,212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">
                  <v:shape id="Picture 1451488619" o:spid="_x0000_s1171"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">
                    <v:imagedata r:id="rId54" o:title="Calendar " gain="19661f" blacklevel="22938f"/>
                  </v:shape>
                  <v:shape id="_x0000_s1172" type="#_x0000_t202" style="position:absolute;left:52203;top:8737;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" filled="f" stroked="f">
                    <v:textbox style="mso-fit-shape-to-text:t">
                      <w:txbxContent>
                        <w:p w14:paraId="57195B98"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 xml:space="preserve">الثاني </w:t>
                          </w:r>
                        </w:p>
                      </w:txbxContent>
                    </v:textbox>
                  </v:shape>
                  <v:shape id="_x0000_s1173"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" filled="f" stroked="f">
                    <v:textbox style="mso-fit-shape-to-text:t">
                      <w:txbxContent>
                        <w:p w14:paraId="02DBB5AE"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174" type="#_x0000_t202" style="position:absolute;top:12908;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" filled="f" stroked="f">
                    <v:textbox style="mso-fit-shape-to-text:t">
                      <w:txbxContent>
                        <w:bookmarkStart w:id="48" w:name="_Hlk195825061"/>
                        <w:bookmarkStart w:id="49" w:name="_Hlk195825062"/>
                        <w:bookmarkStart w:id="50" w:name="_Hlk195825063"/>
                        <w:bookmarkStart w:id="51" w:name="_Hlk195825064"/>
                        <w:p w14:paraId="41D5976C" w14:textId="7943FDC2" w:rsidR="001024DD" w:rsidRPr="00A5103E" w:rsidRDefault="00CA02F6" w:rsidP="00CA02F6">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1024DD" w:rsidRPr="00CA02F6">
                            <w:rPr>
                              <w:rStyle w:val="Hyperlink"/>
                              <w:rFonts w:ascii="Adobe Arabic" w:eastAsia="GE Dinar One" w:hAnsi="Adobe Arabic" w:cs="Adobe Arabic"/>
                              <w:b/>
                              <w:bCs/>
                              <w:kern w:val="24"/>
                              <w:sz w:val="56"/>
                              <w:szCs w:val="56"/>
                              <w:rtl/>
                              <w:lang w:bidi="ar-SY"/>
                            </w:rPr>
                            <w:t>متابعة الأداء والتطوير المستمر</w:t>
                          </w:r>
                          <w:bookmarkEnd w:id="48"/>
                          <w:bookmarkEnd w:id="49"/>
                          <w:bookmarkEnd w:id="50"/>
                          <w:bookmarkEnd w:id="51"/>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4429B7DA" w14:textId="77777777" w:rsidR="00D90411" w:rsidRDefault="00D90411">
      <w:pPr>
        <w:bidi w:val="0"/>
        <w:spacing w:after="160" w:line="259" w:lineRule="auto"/>
        <w:jc w:val="left"/>
        <w:rPr>
          <w:sz w:val="40"/>
          <w:szCs w:val="44"/>
          <w:rtl/>
          <w:lang w:bidi="ar-SY"/>
        </w:rPr>
      </w:pPr>
      <w:r>
        <w:rPr>
          <w:sz w:val="40"/>
          <w:szCs w:val="44"/>
          <w:rtl/>
          <w:lang w:bidi="ar-SY"/>
        </w:rPr>
        <w:br w:type="page"/>
      </w:r>
    </w:p>
    <w:p w14:paraId="0F7EFC37" w14:textId="7806AF00" w:rsidR="00D90411" w:rsidRDefault="001024DD"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79104" behindDoc="0" locked="0" layoutInCell="1" allowOverlap="1" wp14:anchorId="33748B56" wp14:editId="3778537F">
                <wp:simplePos x="0" y="0"/>
                <wp:positionH relativeFrom="column">
                  <wp:posOffset>-155275</wp:posOffset>
                </wp:positionH>
                <wp:positionV relativeFrom="paragraph">
                  <wp:posOffset>-465826</wp:posOffset>
                </wp:positionV>
                <wp:extent cx="6631371" cy="7834833"/>
                <wp:effectExtent l="0" t="0" r="0" b="0"/>
                <wp:wrapNone/>
                <wp:docPr id="1451488623" name="Group 1451488623"/>
                <wp:cNvGraphicFramePr/>
                <a:graphic xmlns:a="http://schemas.openxmlformats.org/drawingml/2006/main">
                  <a:graphicData uri="http://schemas.microsoft.com/office/word/2010/wordprocessingGroup">
                    <wpg:wgp>
                      <wpg:cNvGrpSpPr/>
                      <wpg:grpSpPr>
                        <a:xfrm>
                          <a:off x="0" y="0"/>
                          <a:ext cx="6631371" cy="7834833"/>
                          <a:chOff x="-279132" y="0"/>
                          <a:chExt cx="6631371" cy="7834833"/>
                        </a:xfrm>
                      </wpg:grpSpPr>
                      <wpg:grpSp>
                        <wpg:cNvPr id="1451488624" name="Group 1451488624"/>
                        <wpg:cNvGrpSpPr/>
                        <wpg:grpSpPr>
                          <a:xfrm>
                            <a:off x="-279132" y="2571750"/>
                            <a:ext cx="6102417" cy="5263083"/>
                            <a:chOff x="-441065" y="0"/>
                            <a:chExt cx="6102498" cy="5263456"/>
                          </a:xfrm>
                        </wpg:grpSpPr>
                        <wpg:grpSp>
                          <wpg:cNvPr id="1451488625" name="Group 25"/>
                          <wpg:cNvGrpSpPr/>
                          <wpg:grpSpPr>
                            <a:xfrm>
                              <a:off x="3130094" y="0"/>
                              <a:ext cx="2262275" cy="617910"/>
                              <a:chOff x="3849720" y="0"/>
                              <a:chExt cx="2262275" cy="617910"/>
                            </a:xfrm>
                          </wpg:grpSpPr>
                          <wpg:grpSp>
                            <wpg:cNvPr id="1451488626" name="Group 1451488626"/>
                            <wpg:cNvGrpSpPr/>
                            <wpg:grpSpPr>
                              <a:xfrm>
                                <a:off x="5606227" y="0"/>
                                <a:ext cx="505768" cy="515506"/>
                                <a:chOff x="5606227" y="0"/>
                                <a:chExt cx="505768" cy="515506"/>
                              </a:xfrm>
                            </wpg:grpSpPr>
                            <wps:wsp>
                              <wps:cNvPr id="1451488627" name="Oval 1451488627"/>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51488628" name="Picture 1451488628"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29" name="TextBox 34"/>
                            <wps:cNvSpPr txBox="1"/>
                            <wps:spPr>
                              <a:xfrm>
                                <a:off x="3849720" y="69866"/>
                                <a:ext cx="1755163" cy="548044"/>
                              </a:xfrm>
                              <a:prstGeom prst="rect">
                                <a:avLst/>
                              </a:prstGeom>
                              <a:noFill/>
                            </wps:spPr>
                            <wps:txbx>
                              <w:txbxContent>
                                <w:p w14:paraId="53C6DD19" w14:textId="6177EAF1"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73"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51488630" name="Group 26"/>
                          <wpg:cNvGrpSpPr/>
                          <wpg:grpSpPr>
                            <a:xfrm>
                              <a:off x="-28" y="9939"/>
                              <a:ext cx="2261263" cy="617839"/>
                              <a:chOff x="-28" y="0"/>
                              <a:chExt cx="2261571" cy="618464"/>
                            </a:xfrm>
                          </wpg:grpSpPr>
                          <wps:wsp>
                            <wps:cNvPr id="1451488631" name="Oval 1451488631"/>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51488632" name="TextBox 34"/>
                            <wps:cNvSpPr txBox="1"/>
                            <wps:spPr>
                              <a:xfrm>
                                <a:off x="-28" y="69866"/>
                                <a:ext cx="1755402" cy="548598"/>
                              </a:xfrm>
                              <a:prstGeom prst="rect">
                                <a:avLst/>
                              </a:prstGeom>
                              <a:noFill/>
                            </wps:spPr>
                            <wps:txbx>
                              <w:txbxContent>
                                <w:p w14:paraId="0F1CEC0A" w14:textId="795B97F6"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74"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51488633" name="Picture 1451488633" descr="Note "/>
                              <pic:cNvPicPr>
                                <a:picLocks noChangeAspect="1" noChangeArrowheads="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51488634" name="Text Box 1451488634"/>
                          <wps:cNvSpPr txBox="1"/>
                          <wps:spPr>
                            <a:xfrm>
                              <a:off x="2332691" y="524734"/>
                              <a:ext cx="3328742" cy="4738722"/>
                            </a:xfrm>
                            <a:prstGeom prst="rect">
                              <a:avLst/>
                            </a:prstGeom>
                            <a:noFill/>
                            <a:ln w="6350">
                              <a:noFill/>
                            </a:ln>
                          </wps:spPr>
                          <wps:txbx>
                            <w:txbxContent>
                              <w:p w14:paraId="6397FAF2" w14:textId="06DEA6EE" w:rsidR="001024DD" w:rsidRPr="00EC426A" w:rsidRDefault="00CA02F6" w:rsidP="00CA02F6">
                                <w:pPr>
                                  <w:jc w:val="left"/>
                                  <w:rPr>
                                    <w:rFonts w:ascii="Adobe Arabic" w:eastAsia="GE Dinar One" w:hAnsi="Adobe Arabic" w:cs="Adobe Arabic"/>
                                    <w:color w:val="000000"/>
                                    <w:kern w:val="24"/>
                                    <w:sz w:val="32"/>
                                    <w:lang w:bidi="ar-SY"/>
                                  </w:rPr>
                                </w:pPr>
                                <w:hyperlink r:id="rId75" w:history="1">
                                  <w:r w:rsidR="001024DD" w:rsidRPr="00CA02F6">
                                    <w:rPr>
                                      <w:rStyle w:val="Hyperlink"/>
                                      <w:rFonts w:ascii="Adobe Arabic" w:eastAsia="GE Dinar One" w:hAnsi="Adobe Arabic" w:cs="Adobe Arabic"/>
                                      <w:kern w:val="24"/>
                                      <w:sz w:val="32"/>
                                      <w:rtl/>
                                      <w:lang w:bidi="ar-SY"/>
                                    </w:rPr>
                                    <w:t>عند الانتهاء من تنفيذ أنشطة هذه الجلسة التدريبية، سيتمكّن المشاركون من:</w:t>
                                  </w:r>
                                </w:hyperlink>
                              </w:p>
                              <w:p w14:paraId="58830269"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2"/>
                                    <w:szCs w:val="32"/>
                                    <w:rtl/>
                                    <w:lang w:bidi="ar-SY"/>
                                  </w:rPr>
                                </w:pPr>
                                <w:r w:rsidRPr="00EC426A">
                                  <w:rPr>
                                    <w:rFonts w:ascii="Adobe Arabic" w:eastAsia="GE Dinar One" w:hAnsi="Adobe Arabic" w:cs="Adobe Arabic"/>
                                    <w:color w:val="000000"/>
                                    <w:kern w:val="24"/>
                                    <w:sz w:val="32"/>
                                    <w:szCs w:val="32"/>
                                    <w:rtl/>
                                    <w:lang w:bidi="ar-SY"/>
                                  </w:rPr>
                                  <w:t>توضيح دور التغذية الراجعة وفوائدها في تعزيز الأداء الفردي والجماعي.</w:t>
                                </w:r>
                              </w:p>
                              <w:p w14:paraId="35005095"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EC426A">
                                  <w:rPr>
                                    <w:rFonts w:ascii="Adobe Arabic" w:eastAsia="GE Dinar One" w:hAnsi="Adobe Arabic" w:cs="Adobe Arabic"/>
                                    <w:color w:val="000000"/>
                                    <w:kern w:val="24"/>
                                    <w:sz w:val="32"/>
                                    <w:szCs w:val="32"/>
                                    <w:rtl/>
                                    <w:lang w:bidi="ar-SY"/>
                                  </w:rPr>
                                  <w:t>تطبيق مهارات تقديم التغذية الراجعة البنّاءة باستخدام أساليب واضحة، إيجابية، وموجّهة.</w:t>
                                </w:r>
                              </w:p>
                              <w:p w14:paraId="6820472F"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EC426A">
                                  <w:rPr>
                                    <w:rFonts w:ascii="Adobe Arabic" w:eastAsia="GE Dinar One" w:hAnsi="Adobe Arabic" w:cs="Adobe Arabic"/>
                                    <w:color w:val="000000"/>
                                    <w:kern w:val="24"/>
                                    <w:sz w:val="32"/>
                                    <w:szCs w:val="32"/>
                                    <w:rtl/>
                                    <w:lang w:bidi="ar-SY"/>
                                  </w:rPr>
                                  <w:t xml:space="preserve">مقارنة مزايا وعيوب التقييم المستمر والدوري، وتحديد السياقات المناسبة لكل نوع في قطاع الطاقة.  </w:t>
                                </w:r>
                              </w:p>
                              <w:p w14:paraId="3957B4DC"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2"/>
                                    <w:szCs w:val="32"/>
                                    <w:rtl/>
                                    <w:lang w:bidi="ar-SY"/>
                                  </w:rPr>
                                </w:pPr>
                                <w:r w:rsidRPr="00EC426A">
                                  <w:rPr>
                                    <w:rFonts w:ascii="Adobe Arabic" w:eastAsia="GE Dinar One" w:hAnsi="Adobe Arabic" w:cs="Adobe Arabic"/>
                                    <w:color w:val="000000"/>
                                    <w:kern w:val="24"/>
                                    <w:sz w:val="32"/>
                                    <w:szCs w:val="32"/>
                                    <w:rtl/>
                                    <w:lang w:bidi="ar-SY"/>
                                  </w:rPr>
                                  <w:t xml:space="preserve">تصميم نهج تقييمي يُركّز على التطوير المهني للأفراد بدلاً من المراقبة، مع وضع خطة أولية لتطبيقه.  </w:t>
                                </w:r>
                              </w:p>
                              <w:p w14:paraId="74C22D24"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2"/>
                                    <w:szCs w:val="32"/>
                                    <w:rtl/>
                                    <w:lang w:bidi="ar-SY"/>
                                  </w:rPr>
                                </w:pPr>
                                <w:r w:rsidRPr="00EC426A">
                                  <w:rPr>
                                    <w:rFonts w:ascii="Adobe Arabic" w:eastAsia="GE Dinar One" w:hAnsi="Adobe Arabic" w:cs="Adobe Arabic"/>
                                    <w:color w:val="000000"/>
                                    <w:kern w:val="24"/>
                                    <w:sz w:val="32"/>
                                    <w:szCs w:val="32"/>
                                    <w:rtl/>
                                    <w:lang w:bidi="ar-SY"/>
                                  </w:rPr>
                                  <w:t>محاكاة تقديم تغذية راجعة فعالة في مواقف متنوعة من خلال لعب الأدوار، مع التركيز على التواصل البنّاء والاستجابة الإيجابية.</w:t>
                                </w:r>
                              </w:p>
                              <w:p w14:paraId="584ABA62" w14:textId="77777777" w:rsidR="001024DD" w:rsidRPr="00EC426A" w:rsidRDefault="001024DD" w:rsidP="001024DD">
                                <w:pPr>
                                  <w:rPr>
                                    <w:rFonts w:ascii="Adobe Arabic" w:eastAsia="GE Dinar One" w:hAnsi="Adobe Arabic" w:cs="Adobe Arabic"/>
                                    <w:color w:val="000000"/>
                                    <w:kern w:val="24"/>
                                    <w:sz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51488635" name="Text Box 1451488635"/>
                          <wps:cNvSpPr txBox="1"/>
                          <wps:spPr>
                            <a:xfrm>
                              <a:off x="-441065" y="874446"/>
                              <a:ext cx="2697108" cy="3522718"/>
                            </a:xfrm>
                            <a:prstGeom prst="rect">
                              <a:avLst/>
                            </a:prstGeom>
                            <a:noFill/>
                            <a:ln w="6350">
                              <a:noFill/>
                            </a:ln>
                          </wps:spPr>
                          <wps:txbx>
                            <w:txbxContent>
                              <w:p w14:paraId="45DD28A1"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52" w:name="_Hlk195825112"/>
                                <w:r w:rsidRPr="00EC426A">
                                  <w:rPr>
                                    <w:rFonts w:ascii="Adobe Arabic" w:eastAsia="GE Dinar One" w:hAnsi="Adobe Arabic" w:cs="Adobe Arabic"/>
                                    <w:color w:val="000000"/>
                                    <w:kern w:val="24"/>
                                    <w:sz w:val="36"/>
                                    <w:szCs w:val="36"/>
                                    <w:rtl/>
                                    <w:lang w:bidi="ar-SY"/>
                                  </w:rPr>
                                  <w:t>مشاهدة فيديو تدريبي.</w:t>
                                </w:r>
                              </w:p>
                              <w:p w14:paraId="506C78F6"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EC426A">
                                  <w:rPr>
                                    <w:rFonts w:ascii="Adobe Arabic" w:eastAsia="GE Dinar One" w:hAnsi="Adobe Arabic" w:cs="Adobe Arabic"/>
                                    <w:color w:val="000000"/>
                                    <w:kern w:val="24"/>
                                    <w:sz w:val="36"/>
                                    <w:szCs w:val="36"/>
                                    <w:rtl/>
                                    <w:lang w:bidi="ar-SY"/>
                                  </w:rPr>
                                  <w:t>أهمية التغذية الراجعة في تحسين الأداء.</w:t>
                                </w:r>
                              </w:p>
                              <w:p w14:paraId="6C69525A"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EC426A">
                                  <w:rPr>
                                    <w:rFonts w:ascii="Adobe Arabic" w:eastAsia="GE Dinar One" w:hAnsi="Adobe Arabic" w:cs="Adobe Arabic"/>
                                    <w:color w:val="000000"/>
                                    <w:kern w:val="24"/>
                                    <w:sz w:val="36"/>
                                    <w:szCs w:val="36"/>
                                    <w:rtl/>
                                    <w:lang w:bidi="ar-SY"/>
                                  </w:rPr>
                                  <w:t>مهارات تقديم التغذية الراجعة بشكل فعّال وبنّاء.</w:t>
                                </w:r>
                              </w:p>
                              <w:p w14:paraId="1F89307F"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EC426A">
                                  <w:rPr>
                                    <w:rFonts w:ascii="Adobe Arabic" w:eastAsia="GE Dinar One" w:hAnsi="Adobe Arabic" w:cs="Adobe Arabic"/>
                                    <w:color w:val="000000"/>
                                    <w:kern w:val="24"/>
                                    <w:sz w:val="36"/>
                                    <w:szCs w:val="36"/>
                                    <w:rtl/>
                                    <w:lang w:bidi="ar-SY"/>
                                  </w:rPr>
                                  <w:t>التقييم المستمر مقابل التقييم الدوري.</w:t>
                                </w:r>
                              </w:p>
                              <w:p w14:paraId="6D163DE4"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EC426A">
                                  <w:rPr>
                                    <w:rFonts w:ascii="Adobe Arabic" w:eastAsia="GE Dinar One" w:hAnsi="Adobe Arabic" w:cs="Adobe Arabic"/>
                                    <w:color w:val="000000"/>
                                    <w:kern w:val="24"/>
                                    <w:sz w:val="36"/>
                                    <w:szCs w:val="36"/>
                                    <w:rtl/>
                                    <w:lang w:bidi="ar-SY"/>
                                  </w:rPr>
                                  <w:t>التقييم كأداة تطوير لا كوسيلة رقابة.</w:t>
                                </w:r>
                              </w:p>
                              <w:p w14:paraId="09515828"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EC426A">
                                  <w:rPr>
                                    <w:rFonts w:ascii="Adobe Arabic" w:eastAsia="GE Dinar One" w:hAnsi="Adobe Arabic" w:cs="Adobe Arabic"/>
                                    <w:color w:val="000000"/>
                                    <w:kern w:val="24"/>
                                    <w:sz w:val="36"/>
                                    <w:szCs w:val="36"/>
                                    <w:rtl/>
                                    <w:lang w:bidi="ar-SY"/>
                                  </w:rPr>
                                  <w:t>نشاط تدريبي: "لعبة رد الفعل المناسب".</w:t>
                                </w:r>
                                <w:bookmarkEnd w:id="52"/>
                              </w:p>
                              <w:p w14:paraId="10AFA19E" w14:textId="77777777" w:rsidR="001024DD" w:rsidRPr="00EC426A" w:rsidRDefault="001024DD" w:rsidP="001024DD">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51488636" name="Group 1451488636"/>
                        <wpg:cNvGrpSpPr/>
                        <wpg:grpSpPr>
                          <a:xfrm>
                            <a:off x="-3" y="0"/>
                            <a:ext cx="6352242" cy="2118001"/>
                            <a:chOff x="-3" y="0"/>
                            <a:chExt cx="6352242" cy="2118001"/>
                          </a:xfrm>
                        </wpg:grpSpPr>
                        <pic:pic xmlns:pic="http://schemas.openxmlformats.org/drawingml/2006/picture">
                          <pic:nvPicPr>
                            <pic:cNvPr id="1451488637" name="Picture 1451488637" descr="Calendar "/>
                            <pic:cNvPicPr>
                              <a:picLocks noChangeAspect="1"/>
                            </pic:cNvPicPr>
                          </pic:nvPicPr>
                          <pic:blipFill>
                            <a:blip r:embed="rId48" cstate="print">
                              <a:lum bright="70000" contrast="-70000"/>
                              <a:extLst>
                                <a:ext uri="{BEBA8EAE-BF5A-486C-A8C5-ECC9F3942E4B}">
                                  <a14:imgProps xmlns:a14="http://schemas.microsoft.com/office/drawing/2010/main">
                                    <a14:imgLayer r:embed="rId4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51488638" name="TextBox 34"/>
                          <wps:cNvSpPr txBox="1"/>
                          <wps:spPr>
                            <a:xfrm>
                              <a:off x="5220034" y="865146"/>
                              <a:ext cx="1132205" cy="1252855"/>
                            </a:xfrm>
                            <a:prstGeom prst="rect">
                              <a:avLst/>
                            </a:prstGeom>
                            <a:noFill/>
                          </wps:spPr>
                          <wps:txbx>
                            <w:txbxContent>
                              <w:p w14:paraId="3CD7EEE2"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51488639" name="TextBox 34"/>
                          <wps:cNvSpPr txBox="1"/>
                          <wps:spPr>
                            <a:xfrm>
                              <a:off x="2494592" y="19866"/>
                              <a:ext cx="2430145" cy="672465"/>
                            </a:xfrm>
                            <a:prstGeom prst="rect">
                              <a:avLst/>
                            </a:prstGeom>
                            <a:noFill/>
                          </wps:spPr>
                          <wps:txbx>
                            <w:txbxContent>
                              <w:p w14:paraId="42F42EB1"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wps:txbx>
                          <wps:bodyPr wrap="square" rtlCol="0">
                            <a:spAutoFit/>
                          </wps:bodyPr>
                        </wps:wsp>
                        <wps:wsp>
                          <wps:cNvPr id="1462637120" name="TextBox 34"/>
                          <wps:cNvSpPr txBox="1"/>
                          <wps:spPr>
                            <a:xfrm>
                              <a:off x="-3" y="1291044"/>
                              <a:ext cx="4567555" cy="672465"/>
                            </a:xfrm>
                            <a:prstGeom prst="rect">
                              <a:avLst/>
                            </a:prstGeom>
                            <a:noFill/>
                          </wps:spPr>
                          <wps:txbx>
                            <w:txbxContent>
                              <w:bookmarkStart w:id="53" w:name="_Hlk195825096"/>
                              <w:bookmarkStart w:id="54" w:name="_Hlk195825097"/>
                              <w:bookmarkStart w:id="55" w:name="_Hlk195825098"/>
                              <w:bookmarkStart w:id="56" w:name="_Hlk195825099"/>
                              <w:p w14:paraId="2CB006EE" w14:textId="30F99A56" w:rsidR="001024DD" w:rsidRPr="00F01FA2" w:rsidRDefault="00CA02F6" w:rsidP="00CA02F6">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rPr>
                                  <w:fldChar w:fldCharType="begin"/>
                                </w:r>
                                <w:r>
                                  <w:rPr>
                                    <w:rFonts w:ascii="Adobe Arabic" w:eastAsia="GE Dinar One" w:hAnsi="Adobe Arabic" w:cs="Adobe Arabic"/>
                                    <w:b/>
                                    <w:bCs/>
                                    <w:kern w:val="24"/>
                                    <w:sz w:val="56"/>
                                    <w:szCs w:val="56"/>
                                  </w:rPr>
                                  <w:instrText>HYPERLINK</w:instrText>
                                </w:r>
                                <w:r>
                                  <w:rPr>
                                    <w:rFonts w:ascii="Adobe Arabic" w:eastAsia="GE Dinar One" w:hAnsi="Adobe Arabic" w:cs="Adobe Arabic"/>
                                    <w:b/>
                                    <w:bCs/>
                                    <w:kern w:val="24"/>
                                    <w:sz w:val="56"/>
                                    <w:szCs w:val="56"/>
                                    <w:rtl/>
                                  </w:rPr>
                                  <w:instrText xml:space="preserve"> "</w:instrText>
                                </w:r>
                                <w:r>
                                  <w:rPr>
                                    <w:rFonts w:ascii="Adobe Arabic" w:eastAsia="GE Dinar One" w:hAnsi="Adobe Arabic" w:cs="Adobe Arabic"/>
                                    <w:b/>
                                    <w:bCs/>
                                    <w:kern w:val="24"/>
                                    <w:sz w:val="56"/>
                                    <w:szCs w:val="56"/>
                                  </w:rPr>
                                  <w:instrText>http://www.dawliatraining.com</w:instrText>
                                </w:r>
                                <w:r>
                                  <w:rPr>
                                    <w:rFonts w:ascii="Adobe Arabic" w:eastAsia="GE Dinar One" w:hAnsi="Adobe Arabic" w:cs="Adobe Arabic"/>
                                    <w:b/>
                                    <w:bCs/>
                                    <w:kern w:val="24"/>
                                    <w:sz w:val="56"/>
                                    <w:szCs w:val="56"/>
                                    <w:rtl/>
                                  </w:rPr>
                                  <w:instrText>"</w:instrText>
                                </w:r>
                                <w:r>
                                  <w:rPr>
                                    <w:rFonts w:ascii="Adobe Arabic" w:eastAsia="GE Dinar One" w:hAnsi="Adobe Arabic" w:cs="Adobe Arabic"/>
                                    <w:b/>
                                    <w:bCs/>
                                    <w:kern w:val="24"/>
                                    <w:sz w:val="56"/>
                                    <w:szCs w:val="56"/>
                                    <w:rtl/>
                                  </w:rPr>
                                </w:r>
                                <w:r>
                                  <w:rPr>
                                    <w:rFonts w:ascii="Adobe Arabic" w:eastAsia="GE Dinar One" w:hAnsi="Adobe Arabic" w:cs="Adobe Arabic"/>
                                    <w:b/>
                                    <w:bCs/>
                                    <w:kern w:val="24"/>
                                    <w:sz w:val="56"/>
                                    <w:szCs w:val="56"/>
                                    <w:rtl/>
                                  </w:rPr>
                                  <w:fldChar w:fldCharType="separate"/>
                                </w:r>
                                <w:r w:rsidR="001024DD" w:rsidRPr="00CA02F6">
                                  <w:rPr>
                                    <w:rStyle w:val="Hyperlink"/>
                                    <w:rFonts w:ascii="Adobe Arabic" w:eastAsia="GE Dinar One" w:hAnsi="Adobe Arabic" w:cs="Adobe Arabic"/>
                                    <w:b/>
                                    <w:bCs/>
                                    <w:kern w:val="24"/>
                                    <w:sz w:val="56"/>
                                    <w:szCs w:val="56"/>
                                    <w:rtl/>
                                  </w:rPr>
                                  <w:t>التقييم البنّاء والتغذية الراجعة</w:t>
                                </w:r>
                                <w:bookmarkEnd w:id="53"/>
                                <w:bookmarkEnd w:id="54"/>
                                <w:bookmarkEnd w:id="55"/>
                                <w:bookmarkEnd w:id="56"/>
                                <w:r>
                                  <w:rPr>
                                    <w:rFonts w:ascii="Adobe Arabic" w:eastAsia="GE Dinar One" w:hAnsi="Adobe Arabic" w:cs="Adobe Arabic"/>
                                    <w:b/>
                                    <w:bCs/>
                                    <w:kern w:val="24"/>
                                    <w:sz w:val="56"/>
                                    <w:szCs w:val="56"/>
                                    <w:rtl/>
                                  </w:rPr>
                                  <w:fldChar w:fldCharType="end"/>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33748B56" id="Group 1451488623" o:spid="_x0000_s1175" style="position:absolute;left:0;text-align:left;margin-left:-12.25pt;margin-top:-36.7pt;width:522.15pt;height:616.9pt;z-index:252079104;mso-position-horizontal-relative:text;mso-position-vertical-relative:text;mso-width-relative:margin;mso-height-relative:margin" coordorigin="-2791" coordsize="66313,78348"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">
                <v:group id="Group 1451488624" o:spid="_x0000_s1176" style="position:absolute;left:-2791;top:25717;width:61023;height:52631" coordorigin="-4410" coordsize="61024,526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">
                  <v:group id="Group 25" o:spid="_x0000_s1177" style="position:absolute;left:31300;width:22623;height:6179" coordorigin="38497" coordsize="22622,6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">
                    <v:group id="Group 1451488626" o:spid="_x0000_s1178"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">
                      <v:oval id="Oval 1451488627" o:spid="_x0000_s1179"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" fillcolor="#168489" stroked="f" strokeweight="1pt">
                        <v:fill opacity="49087f"/>
                        <v:stroke joinstyle="miter"/>
                      </v:oval>
                      <v:shape id="Picture 1451488628" o:spid="_x0000_s1180"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">
                        <v:imagedata r:id="rId50" o:title="Target " gain="19661f" blacklevel="22938f"/>
                      </v:shape>
                    </v:group>
                    <v:shape id="_x0000_s1181" type="#_x0000_t202" style="position:absolute;left:38497;top:698;width:17551;height:54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" filled="f" stroked="f">
                      <v:textbox style="mso-fit-shape-to-text:t">
                        <w:txbxContent>
                          <w:p w14:paraId="53C6DD19" w14:textId="6177EAF1"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76"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182" style="position:absolute;top:99;width:22612;height:6178" coordorigin="" coordsize="22615,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">
                    <v:oval id="Oval 1451488631" o:spid="_x0000_s1183"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" fillcolor="#168489" stroked="f" strokeweight="1pt">
                      <v:fill opacity="49087f"/>
                      <v:stroke joinstyle="miter"/>
                    </v:oval>
                    <v:shape id="_x0000_s1184" type="#_x0000_t202" style="position:absolute;top:698;width:17553;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" filled="f" stroked="f">
                      <v:textbox style="mso-fit-shape-to-text:t">
                        <w:txbxContent>
                          <w:p w14:paraId="0F1CEC0A" w14:textId="795B97F6" w:rsidR="001024DD" w:rsidRPr="00BC6FB1" w:rsidRDefault="00CA02F6" w:rsidP="00CA02F6">
                            <w:pPr>
                              <w:jc w:val="center"/>
                              <w:rPr>
                                <w:rFonts w:ascii="Adobe Arabic" w:eastAsia="GE Dinar One" w:hAnsi="Adobe Arabic" w:cs="Adobe Arabic"/>
                                <w:b/>
                                <w:bCs/>
                                <w:color w:val="000000"/>
                                <w:kern w:val="24"/>
                                <w:sz w:val="44"/>
                                <w:szCs w:val="44"/>
                                <w:lang w:bidi="ar-SY"/>
                              </w:rPr>
                            </w:pPr>
                            <w:hyperlink r:id="rId77"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51488633" o:spid="_x0000_s1185"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">
                      <v:imagedata r:id="rId53" o:title="Note " gain="19661f" blacklevel="22938f"/>
                    </v:shape>
                  </v:group>
                  <v:shape id="Text Box 1451488634" o:spid="_x0000_s1186" type="#_x0000_t202" style="position:absolute;left:23326;top:5247;width:33288;height:4738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" filled="f" stroked="f" strokeweight=".5pt">
                    <v:textbox>
                      <w:txbxContent>
                        <w:p w14:paraId="6397FAF2" w14:textId="06DEA6EE" w:rsidR="001024DD" w:rsidRPr="00EC426A" w:rsidRDefault="00CA02F6" w:rsidP="00CA02F6">
                          <w:pPr>
                            <w:jc w:val="left"/>
                            <w:rPr>
                              <w:rFonts w:ascii="Adobe Arabic" w:eastAsia="GE Dinar One" w:hAnsi="Adobe Arabic" w:cs="Adobe Arabic"/>
                              <w:color w:val="000000"/>
                              <w:kern w:val="24"/>
                              <w:sz w:val="32"/>
                              <w:lang w:bidi="ar-SY"/>
                            </w:rPr>
                          </w:pPr>
                          <w:hyperlink r:id="rId78" w:history="1">
                            <w:r w:rsidR="001024DD" w:rsidRPr="00CA02F6">
                              <w:rPr>
                                <w:rStyle w:val="Hyperlink"/>
                                <w:rFonts w:ascii="Adobe Arabic" w:eastAsia="GE Dinar One" w:hAnsi="Adobe Arabic" w:cs="Adobe Arabic"/>
                                <w:kern w:val="24"/>
                                <w:sz w:val="32"/>
                                <w:rtl/>
                                <w:lang w:bidi="ar-SY"/>
                              </w:rPr>
                              <w:t>عند الانتهاء من تنفيذ أنشطة هذه الجلسة التدريبية، سيتمكّن المشاركون من:</w:t>
                            </w:r>
                          </w:hyperlink>
                        </w:p>
                        <w:p w14:paraId="58830269"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2"/>
                              <w:szCs w:val="32"/>
                              <w:rtl/>
                              <w:lang w:bidi="ar-SY"/>
                            </w:rPr>
                          </w:pPr>
                          <w:r w:rsidRPr="00EC426A">
                            <w:rPr>
                              <w:rFonts w:ascii="Adobe Arabic" w:eastAsia="GE Dinar One" w:hAnsi="Adobe Arabic" w:cs="Adobe Arabic"/>
                              <w:color w:val="000000"/>
                              <w:kern w:val="24"/>
                              <w:sz w:val="32"/>
                              <w:szCs w:val="32"/>
                              <w:rtl/>
                              <w:lang w:bidi="ar-SY"/>
                            </w:rPr>
                            <w:t>توضيح دور التغذية الراجعة وفوائدها في تعزيز الأداء الفردي والجماعي.</w:t>
                          </w:r>
                        </w:p>
                        <w:p w14:paraId="35005095"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EC426A">
                            <w:rPr>
                              <w:rFonts w:ascii="Adobe Arabic" w:eastAsia="GE Dinar One" w:hAnsi="Adobe Arabic" w:cs="Adobe Arabic"/>
                              <w:color w:val="000000"/>
                              <w:kern w:val="24"/>
                              <w:sz w:val="32"/>
                              <w:szCs w:val="32"/>
                              <w:rtl/>
                              <w:lang w:bidi="ar-SY"/>
                            </w:rPr>
                            <w:t>تطبيق مهارات تقديم التغذية الراجعة البنّاءة باستخدام أساليب واضحة، إيجابية، وموجّهة.</w:t>
                          </w:r>
                        </w:p>
                        <w:p w14:paraId="6820472F"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2"/>
                              <w:szCs w:val="32"/>
                              <w:lang w:bidi="ar-SY"/>
                            </w:rPr>
                          </w:pPr>
                          <w:r w:rsidRPr="00EC426A">
                            <w:rPr>
                              <w:rFonts w:ascii="Adobe Arabic" w:eastAsia="GE Dinar One" w:hAnsi="Adobe Arabic" w:cs="Adobe Arabic"/>
                              <w:color w:val="000000"/>
                              <w:kern w:val="24"/>
                              <w:sz w:val="32"/>
                              <w:szCs w:val="32"/>
                              <w:rtl/>
                              <w:lang w:bidi="ar-SY"/>
                            </w:rPr>
                            <w:t xml:space="preserve">مقارنة مزايا وعيوب التقييم المستمر والدوري، وتحديد السياقات المناسبة لكل نوع في قطاع الطاقة.  </w:t>
                          </w:r>
                        </w:p>
                        <w:p w14:paraId="3957B4DC"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2"/>
                              <w:szCs w:val="32"/>
                              <w:rtl/>
                              <w:lang w:bidi="ar-SY"/>
                            </w:rPr>
                          </w:pPr>
                          <w:r w:rsidRPr="00EC426A">
                            <w:rPr>
                              <w:rFonts w:ascii="Adobe Arabic" w:eastAsia="GE Dinar One" w:hAnsi="Adobe Arabic" w:cs="Adobe Arabic"/>
                              <w:color w:val="000000"/>
                              <w:kern w:val="24"/>
                              <w:sz w:val="32"/>
                              <w:szCs w:val="32"/>
                              <w:rtl/>
                              <w:lang w:bidi="ar-SY"/>
                            </w:rPr>
                            <w:t xml:space="preserve">تصميم نهج تقييمي يُركّز على التطوير المهني للأفراد بدلاً من المراقبة، مع وضع خطة أولية لتطبيقه.  </w:t>
                          </w:r>
                        </w:p>
                        <w:p w14:paraId="74C22D24"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2"/>
                              <w:szCs w:val="32"/>
                              <w:rtl/>
                              <w:lang w:bidi="ar-SY"/>
                            </w:rPr>
                          </w:pPr>
                          <w:r w:rsidRPr="00EC426A">
                            <w:rPr>
                              <w:rFonts w:ascii="Adobe Arabic" w:eastAsia="GE Dinar One" w:hAnsi="Adobe Arabic" w:cs="Adobe Arabic"/>
                              <w:color w:val="000000"/>
                              <w:kern w:val="24"/>
                              <w:sz w:val="32"/>
                              <w:szCs w:val="32"/>
                              <w:rtl/>
                              <w:lang w:bidi="ar-SY"/>
                            </w:rPr>
                            <w:t>محاكاة تقديم تغذية راجعة فعالة في مواقف متنوعة من خلال لعب الأدوار، مع التركيز على التواصل البنّاء والاستجابة الإيجابية.</w:t>
                          </w:r>
                        </w:p>
                        <w:p w14:paraId="584ABA62" w14:textId="77777777" w:rsidR="001024DD" w:rsidRPr="00EC426A" w:rsidRDefault="001024DD" w:rsidP="001024DD">
                          <w:pPr>
                            <w:rPr>
                              <w:rFonts w:ascii="Adobe Arabic" w:eastAsia="GE Dinar One" w:hAnsi="Adobe Arabic" w:cs="Adobe Arabic"/>
                              <w:color w:val="000000"/>
                              <w:kern w:val="24"/>
                              <w:sz w:val="32"/>
                              <w:lang w:bidi="ar-SY"/>
                            </w:rPr>
                          </w:pPr>
                        </w:p>
                      </w:txbxContent>
                    </v:textbox>
                  </v:shape>
                  <v:shape id="Text Box 1451488635" o:spid="_x0000_s1187" type="#_x0000_t202" style="position:absolute;left:-4410;top:8744;width:26970;height:35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" filled="f" stroked="f" strokeweight=".5pt">
                    <v:textbox>
                      <w:txbxContent>
                        <w:p w14:paraId="45DD28A1"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57" w:name="_Hlk195825112"/>
                          <w:r w:rsidRPr="00EC426A">
                            <w:rPr>
                              <w:rFonts w:ascii="Adobe Arabic" w:eastAsia="GE Dinar One" w:hAnsi="Adobe Arabic" w:cs="Adobe Arabic"/>
                              <w:color w:val="000000"/>
                              <w:kern w:val="24"/>
                              <w:sz w:val="36"/>
                              <w:szCs w:val="36"/>
                              <w:rtl/>
                              <w:lang w:bidi="ar-SY"/>
                            </w:rPr>
                            <w:t>مشاهدة فيديو تدريبي.</w:t>
                          </w:r>
                        </w:p>
                        <w:p w14:paraId="506C78F6"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EC426A">
                            <w:rPr>
                              <w:rFonts w:ascii="Adobe Arabic" w:eastAsia="GE Dinar One" w:hAnsi="Adobe Arabic" w:cs="Adobe Arabic"/>
                              <w:color w:val="000000"/>
                              <w:kern w:val="24"/>
                              <w:sz w:val="36"/>
                              <w:szCs w:val="36"/>
                              <w:rtl/>
                              <w:lang w:bidi="ar-SY"/>
                            </w:rPr>
                            <w:t>أهمية التغذية الراجعة في تحسين الأداء.</w:t>
                          </w:r>
                        </w:p>
                        <w:p w14:paraId="6C69525A"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EC426A">
                            <w:rPr>
                              <w:rFonts w:ascii="Adobe Arabic" w:eastAsia="GE Dinar One" w:hAnsi="Adobe Arabic" w:cs="Adobe Arabic"/>
                              <w:color w:val="000000"/>
                              <w:kern w:val="24"/>
                              <w:sz w:val="36"/>
                              <w:szCs w:val="36"/>
                              <w:rtl/>
                              <w:lang w:bidi="ar-SY"/>
                            </w:rPr>
                            <w:t>مهارات تقديم التغذية الراجعة بشكل فعّال وبنّاء.</w:t>
                          </w:r>
                        </w:p>
                        <w:p w14:paraId="1F89307F"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EC426A">
                            <w:rPr>
                              <w:rFonts w:ascii="Adobe Arabic" w:eastAsia="GE Dinar One" w:hAnsi="Adobe Arabic" w:cs="Adobe Arabic"/>
                              <w:color w:val="000000"/>
                              <w:kern w:val="24"/>
                              <w:sz w:val="36"/>
                              <w:szCs w:val="36"/>
                              <w:rtl/>
                              <w:lang w:bidi="ar-SY"/>
                            </w:rPr>
                            <w:t>التقييم المستمر مقابل التقييم الدوري.</w:t>
                          </w:r>
                        </w:p>
                        <w:p w14:paraId="6D163DE4"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EC426A">
                            <w:rPr>
                              <w:rFonts w:ascii="Adobe Arabic" w:eastAsia="GE Dinar One" w:hAnsi="Adobe Arabic" w:cs="Adobe Arabic"/>
                              <w:color w:val="000000"/>
                              <w:kern w:val="24"/>
                              <w:sz w:val="36"/>
                              <w:szCs w:val="36"/>
                              <w:rtl/>
                              <w:lang w:bidi="ar-SY"/>
                            </w:rPr>
                            <w:t>التقييم كأداة تطوير لا كوسيلة رقابة.</w:t>
                          </w:r>
                        </w:p>
                        <w:p w14:paraId="09515828" w14:textId="77777777" w:rsidR="001024DD" w:rsidRPr="00EC426A"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EC426A">
                            <w:rPr>
                              <w:rFonts w:ascii="Adobe Arabic" w:eastAsia="GE Dinar One" w:hAnsi="Adobe Arabic" w:cs="Adobe Arabic"/>
                              <w:color w:val="000000"/>
                              <w:kern w:val="24"/>
                              <w:sz w:val="36"/>
                              <w:szCs w:val="36"/>
                              <w:rtl/>
                              <w:lang w:bidi="ar-SY"/>
                            </w:rPr>
                            <w:t>نشاط تدريبي: "لعبة رد الفعل المناسب".</w:t>
                          </w:r>
                          <w:bookmarkEnd w:id="57"/>
                        </w:p>
                        <w:p w14:paraId="10AFA19E" w14:textId="77777777" w:rsidR="001024DD" w:rsidRPr="00EC426A" w:rsidRDefault="001024DD" w:rsidP="001024DD">
                          <w:pPr>
                            <w:rPr>
                              <w:rFonts w:ascii="Adobe Arabic" w:eastAsia="GE Dinar One" w:hAnsi="Adobe Arabic" w:cs="Adobe Arabic"/>
                              <w:color w:val="000000"/>
                              <w:kern w:val="24"/>
                              <w:sz w:val="36"/>
                              <w:szCs w:val="36"/>
                              <w:lang w:bidi="ar-SY"/>
                            </w:rPr>
                          </w:pPr>
                        </w:p>
                      </w:txbxContent>
                    </v:textbox>
                  </v:shape>
                </v:group>
                <v:group id="Group 1451488636" o:spid="_x0000_s1188" style="position:absolute;width:63522;height:21180" coordorigin="" coordsize="63522,2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">
                  <v:shape id="Picture 1451488637" o:spid="_x0000_s1189"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">
                    <v:imagedata r:id="rId54" o:title="Calendar " gain="19661f" blacklevel="22938f"/>
                  </v:shape>
                  <v:shape id="_x0000_s1190" type="#_x0000_t202" style="position:absolute;left:52200;top:8651;width:11322;height:125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" filled="f" stroked="f">
                    <v:textbox style="mso-fit-shape-to-text:t">
                      <w:txbxContent>
                        <w:p w14:paraId="3CD7EEE2"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191" type="#_x0000_t202" style="position:absolute;left:24945;top:198;width:24302;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" filled="f" stroked="f">
                    <v:textbox style="mso-fit-shape-to-text:t">
                      <w:txbxContent>
                        <w:p w14:paraId="42F42EB1"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الأولى</w:t>
                          </w:r>
                        </w:p>
                      </w:txbxContent>
                    </v:textbox>
                  </v:shape>
                  <v:shape id="_x0000_s1192" type="#_x0000_t202" style="position:absolute;top:12910;width:45675;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" filled="f" stroked="f">
                    <v:textbox style="mso-fit-shape-to-text:t">
                      <w:txbxContent>
                        <w:bookmarkStart w:id="58" w:name="_Hlk195825096"/>
                        <w:bookmarkStart w:id="59" w:name="_Hlk195825097"/>
                        <w:bookmarkStart w:id="60" w:name="_Hlk195825098"/>
                        <w:bookmarkStart w:id="61" w:name="_Hlk195825099"/>
                        <w:p w14:paraId="2CB006EE" w14:textId="30F99A56" w:rsidR="001024DD" w:rsidRPr="00F01FA2" w:rsidRDefault="00CA02F6" w:rsidP="00CA02F6">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rPr>
                            <w:fldChar w:fldCharType="begin"/>
                          </w:r>
                          <w:r>
                            <w:rPr>
                              <w:rFonts w:ascii="Adobe Arabic" w:eastAsia="GE Dinar One" w:hAnsi="Adobe Arabic" w:cs="Adobe Arabic"/>
                              <w:b/>
                              <w:bCs/>
                              <w:kern w:val="24"/>
                              <w:sz w:val="56"/>
                              <w:szCs w:val="56"/>
                            </w:rPr>
                            <w:instrText>HYPERLINK</w:instrText>
                          </w:r>
                          <w:r>
                            <w:rPr>
                              <w:rFonts w:ascii="Adobe Arabic" w:eastAsia="GE Dinar One" w:hAnsi="Adobe Arabic" w:cs="Adobe Arabic"/>
                              <w:b/>
                              <w:bCs/>
                              <w:kern w:val="24"/>
                              <w:sz w:val="56"/>
                              <w:szCs w:val="56"/>
                              <w:rtl/>
                            </w:rPr>
                            <w:instrText xml:space="preserve"> "</w:instrText>
                          </w:r>
                          <w:r>
                            <w:rPr>
                              <w:rFonts w:ascii="Adobe Arabic" w:eastAsia="GE Dinar One" w:hAnsi="Adobe Arabic" w:cs="Adobe Arabic"/>
                              <w:b/>
                              <w:bCs/>
                              <w:kern w:val="24"/>
                              <w:sz w:val="56"/>
                              <w:szCs w:val="56"/>
                            </w:rPr>
                            <w:instrText>http://www.dawliatraining.com</w:instrText>
                          </w:r>
                          <w:r>
                            <w:rPr>
                              <w:rFonts w:ascii="Adobe Arabic" w:eastAsia="GE Dinar One" w:hAnsi="Adobe Arabic" w:cs="Adobe Arabic"/>
                              <w:b/>
                              <w:bCs/>
                              <w:kern w:val="24"/>
                              <w:sz w:val="56"/>
                              <w:szCs w:val="56"/>
                              <w:rtl/>
                            </w:rPr>
                            <w:instrText>"</w:instrText>
                          </w:r>
                          <w:r>
                            <w:rPr>
                              <w:rFonts w:ascii="Adobe Arabic" w:eastAsia="GE Dinar One" w:hAnsi="Adobe Arabic" w:cs="Adobe Arabic"/>
                              <w:b/>
                              <w:bCs/>
                              <w:kern w:val="24"/>
                              <w:sz w:val="56"/>
                              <w:szCs w:val="56"/>
                              <w:rtl/>
                            </w:rPr>
                          </w:r>
                          <w:r>
                            <w:rPr>
                              <w:rFonts w:ascii="Adobe Arabic" w:eastAsia="GE Dinar One" w:hAnsi="Adobe Arabic" w:cs="Adobe Arabic"/>
                              <w:b/>
                              <w:bCs/>
                              <w:kern w:val="24"/>
                              <w:sz w:val="56"/>
                              <w:szCs w:val="56"/>
                              <w:rtl/>
                            </w:rPr>
                            <w:fldChar w:fldCharType="separate"/>
                          </w:r>
                          <w:r w:rsidR="001024DD" w:rsidRPr="00CA02F6">
                            <w:rPr>
                              <w:rStyle w:val="Hyperlink"/>
                              <w:rFonts w:ascii="Adobe Arabic" w:eastAsia="GE Dinar One" w:hAnsi="Adobe Arabic" w:cs="Adobe Arabic"/>
                              <w:b/>
                              <w:bCs/>
                              <w:kern w:val="24"/>
                              <w:sz w:val="56"/>
                              <w:szCs w:val="56"/>
                              <w:rtl/>
                            </w:rPr>
                            <w:t>التقييم البنّاء والتغذية الراجعة</w:t>
                          </w:r>
                          <w:bookmarkEnd w:id="58"/>
                          <w:bookmarkEnd w:id="59"/>
                          <w:bookmarkEnd w:id="60"/>
                          <w:bookmarkEnd w:id="61"/>
                          <w:r>
                            <w:rPr>
                              <w:rFonts w:ascii="Adobe Arabic" w:eastAsia="GE Dinar One" w:hAnsi="Adobe Arabic" w:cs="Adobe Arabic"/>
                              <w:b/>
                              <w:bCs/>
                              <w:kern w:val="24"/>
                              <w:sz w:val="56"/>
                              <w:szCs w:val="56"/>
                              <w:rtl/>
                            </w:rPr>
                            <w:fldChar w:fldCharType="end"/>
                          </w:r>
                        </w:p>
                      </w:txbxContent>
                    </v:textbox>
                  </v:shape>
                </v:group>
              </v:group>
            </w:pict>
          </mc:Fallback>
        </mc:AlternateContent>
      </w:r>
    </w:p>
    <w:p w14:paraId="159E918A" w14:textId="77777777" w:rsidR="00D90411" w:rsidRDefault="00D90411">
      <w:pPr>
        <w:bidi w:val="0"/>
        <w:spacing w:after="160" w:line="259" w:lineRule="auto"/>
        <w:jc w:val="left"/>
        <w:rPr>
          <w:sz w:val="40"/>
          <w:szCs w:val="44"/>
          <w:rtl/>
          <w:lang w:bidi="ar-SY"/>
        </w:rPr>
      </w:pPr>
      <w:r>
        <w:rPr>
          <w:sz w:val="40"/>
          <w:szCs w:val="44"/>
          <w:rtl/>
          <w:lang w:bidi="ar-SY"/>
        </w:rPr>
        <w:br w:type="page"/>
      </w:r>
    </w:p>
    <w:p w14:paraId="7F422083" w14:textId="3AE62117" w:rsidR="00D90411" w:rsidRDefault="001024DD" w:rsidP="00D374CF">
      <w:pPr>
        <w:jc w:val="both"/>
        <w:rPr>
          <w:sz w:val="40"/>
          <w:szCs w:val="44"/>
          <w:rtl/>
          <w:lang w:bidi="ar-SY"/>
        </w:rPr>
      </w:pPr>
      <w:r>
        <w:rPr>
          <w:rFonts w:cs="PT Bold Heading"/>
          <w:noProof/>
          <w:sz w:val="52"/>
          <w:szCs w:val="56"/>
          <w:rtl/>
          <w:lang w:val="ar-SA"/>
        </w:rPr>
        <w:lastRenderedPageBreak/>
        <mc:AlternateContent>
          <mc:Choice Requires="wpg">
            <w:drawing>
              <wp:anchor distT="0" distB="0" distL="114300" distR="114300" simplePos="0" relativeHeight="252081152" behindDoc="0" locked="0" layoutInCell="1" allowOverlap="1" wp14:anchorId="29904ED1" wp14:editId="211699A3">
                <wp:simplePos x="0" y="0"/>
                <wp:positionH relativeFrom="column">
                  <wp:posOffset>129396</wp:posOffset>
                </wp:positionH>
                <wp:positionV relativeFrom="paragraph">
                  <wp:posOffset>-465826</wp:posOffset>
                </wp:positionV>
                <wp:extent cx="6352544" cy="8007350"/>
                <wp:effectExtent l="0" t="0" r="0" b="0"/>
                <wp:wrapNone/>
                <wp:docPr id="1462637121" name="Group 1462637121"/>
                <wp:cNvGraphicFramePr/>
                <a:graphic xmlns:a="http://schemas.openxmlformats.org/drawingml/2006/main">
                  <a:graphicData uri="http://schemas.microsoft.com/office/word/2010/wordprocessingGroup">
                    <wpg:wgp>
                      <wpg:cNvGrpSpPr/>
                      <wpg:grpSpPr>
                        <a:xfrm>
                          <a:off x="0" y="0"/>
                          <a:ext cx="6352544" cy="8007350"/>
                          <a:chOff x="0" y="0"/>
                          <a:chExt cx="6352544" cy="8007350"/>
                        </a:xfrm>
                      </wpg:grpSpPr>
                      <wpg:grpSp>
                        <wpg:cNvPr id="1462637122" name="Group 1462637122"/>
                        <wpg:cNvGrpSpPr/>
                        <wpg:grpSpPr>
                          <a:xfrm>
                            <a:off x="161924" y="2571750"/>
                            <a:ext cx="5719101" cy="5435600"/>
                            <a:chOff x="-3" y="0"/>
                            <a:chExt cx="5719177" cy="5435986"/>
                          </a:xfrm>
                        </wpg:grpSpPr>
                        <wpg:grpSp>
                          <wpg:cNvPr id="1462637123" name="Group 25"/>
                          <wpg:cNvGrpSpPr/>
                          <wpg:grpSpPr>
                            <a:xfrm>
                              <a:off x="3130292" y="0"/>
                              <a:ext cx="2262077" cy="617889"/>
                              <a:chOff x="3849918" y="0"/>
                              <a:chExt cx="2262077" cy="617889"/>
                            </a:xfrm>
                          </wpg:grpSpPr>
                          <wpg:grpSp>
                            <wpg:cNvPr id="1462637124" name="Group 1462637124"/>
                            <wpg:cNvGrpSpPr/>
                            <wpg:grpSpPr>
                              <a:xfrm>
                                <a:off x="5606227" y="0"/>
                                <a:ext cx="505768" cy="515506"/>
                                <a:chOff x="5606227" y="0"/>
                                <a:chExt cx="505768" cy="515506"/>
                              </a:xfrm>
                            </wpg:grpSpPr>
                            <wps:wsp>
                              <wps:cNvPr id="1462637125" name="Oval 1462637125"/>
                              <wps:cNvSpPr/>
                              <wps:spPr>
                                <a:xfrm>
                                  <a:off x="5606227"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462637126" name="Picture 1462637126" descr="Target "/>
                                <pic:cNvPicPr>
                                  <a:picLocks noChangeAspect="1" noChangeArrowheads="1"/>
                                </pic:cNvPicPr>
                              </pic:nvPicPr>
                              <pic:blipFill>
                                <a:blip r:embed="rId42" cstate="print">
                                  <a:lum bright="70000" contrast="-70000"/>
                                  <a:extLst>
                                    <a:ext uri="{BEBA8EAE-BF5A-486C-A8C5-ECC9F3942E4B}">
                                      <a14:imgProps xmlns:a14="http://schemas.microsoft.com/office/drawing/2010/main">
                                        <a14:imgLayer r:embed="rId43">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27" name="TextBox 34"/>
                            <wps:cNvSpPr txBox="1"/>
                            <wps:spPr>
                              <a:xfrm>
                                <a:off x="3849918" y="69845"/>
                                <a:ext cx="1755163" cy="548044"/>
                              </a:xfrm>
                              <a:prstGeom prst="rect">
                                <a:avLst/>
                              </a:prstGeom>
                              <a:noFill/>
                            </wps:spPr>
                            <wps:txbx>
                              <w:txbxContent>
                                <w:p w14:paraId="5815335D" w14:textId="58305056" w:rsidR="001024DD" w:rsidRPr="00BC6FB1" w:rsidRDefault="00CA02F6" w:rsidP="002B7A07">
                                  <w:pPr>
                                    <w:jc w:val="center"/>
                                    <w:rPr>
                                      <w:rFonts w:ascii="Adobe Arabic" w:eastAsia="GE Dinar One" w:hAnsi="Adobe Arabic" w:cs="Adobe Arabic"/>
                                      <w:b/>
                                      <w:bCs/>
                                      <w:color w:val="000000"/>
                                      <w:kern w:val="24"/>
                                      <w:sz w:val="44"/>
                                      <w:szCs w:val="44"/>
                                      <w:lang w:bidi="ar-SY"/>
                                    </w:rPr>
                                  </w:pPr>
                                  <w:hyperlink r:id="rId79"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wps:txbx>
                            <wps:bodyPr wrap="square" rtlCol="0">
                              <a:spAutoFit/>
                            </wps:bodyPr>
                          </wps:wsp>
                        </wpg:grpSp>
                        <wpg:grpSp>
                          <wpg:cNvPr id="1462637128" name="Group 26"/>
                          <wpg:cNvGrpSpPr/>
                          <wpg:grpSpPr>
                            <a:xfrm>
                              <a:off x="-3" y="9939"/>
                              <a:ext cx="2261238" cy="617820"/>
                              <a:chOff x="-3" y="0"/>
                              <a:chExt cx="2261546" cy="618445"/>
                            </a:xfrm>
                          </wpg:grpSpPr>
                          <wps:wsp>
                            <wps:cNvPr id="1462637129" name="Oval 1462637129"/>
                            <wps:cNvSpPr/>
                            <wps:spPr>
                              <a:xfrm>
                                <a:off x="1755775" y="0"/>
                                <a:ext cx="505768" cy="515506"/>
                              </a:xfrm>
                              <a:prstGeom prst="ellipse">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462637130" name="TextBox 34"/>
                            <wps:cNvSpPr txBox="1"/>
                            <wps:spPr>
                              <a:xfrm>
                                <a:off x="-3" y="69846"/>
                                <a:ext cx="1756037" cy="548599"/>
                              </a:xfrm>
                              <a:prstGeom prst="rect">
                                <a:avLst/>
                              </a:prstGeom>
                              <a:noFill/>
                            </wps:spPr>
                            <wps:txbx>
                              <w:txbxContent>
                                <w:p w14:paraId="40606BF9" w14:textId="4BAA9AAF" w:rsidR="001024DD" w:rsidRPr="00BC6FB1" w:rsidRDefault="00CA02F6" w:rsidP="002B7A07">
                                  <w:pPr>
                                    <w:jc w:val="center"/>
                                    <w:rPr>
                                      <w:rFonts w:ascii="Adobe Arabic" w:eastAsia="GE Dinar One" w:hAnsi="Adobe Arabic" w:cs="Adobe Arabic"/>
                                      <w:b/>
                                      <w:bCs/>
                                      <w:color w:val="000000"/>
                                      <w:kern w:val="24"/>
                                      <w:sz w:val="44"/>
                                      <w:szCs w:val="44"/>
                                      <w:lang w:bidi="ar-SY"/>
                                    </w:rPr>
                                  </w:pPr>
                                  <w:hyperlink r:id="rId80"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wps:txbx>
                            <wps:bodyPr wrap="square" rtlCol="0">
                              <a:spAutoFit/>
                            </wps:bodyPr>
                          </wps:wsp>
                          <pic:pic xmlns:pic="http://schemas.openxmlformats.org/drawingml/2006/picture">
                            <pic:nvPicPr>
                              <pic:cNvPr id="1462637131" name="Picture 1462637131" descr="Note "/>
                              <pic:cNvPicPr>
                                <a:picLocks noChangeAspect="1" noChangeArrowheads="1"/>
                              </pic:cNvPicPr>
                            </pic:nvPicPr>
                            <pic:blipFill>
                              <a:blip r:embed="rId46" cstate="print">
                                <a:lum bright="70000" contrast="-70000"/>
                                <a:extLst>
                                  <a:ext uri="{BEBA8EAE-BF5A-486C-A8C5-ECC9F3942E4B}">
                                    <a14:imgProps xmlns:a14="http://schemas.microsoft.com/office/drawing/2010/main">
                                      <a14:imgLayer r:embed="rId47">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462637132" name="Text Box 1462637132"/>
                          <wps:cNvSpPr txBox="1"/>
                          <wps:spPr>
                            <a:xfrm>
                              <a:off x="2629415" y="588790"/>
                              <a:ext cx="3089759" cy="4847196"/>
                            </a:xfrm>
                            <a:prstGeom prst="rect">
                              <a:avLst/>
                            </a:prstGeom>
                            <a:noFill/>
                            <a:ln w="6350">
                              <a:noFill/>
                            </a:ln>
                          </wps:spPr>
                          <wps:txbx>
                            <w:txbxContent>
                              <w:p w14:paraId="4E1B0C98" w14:textId="5D7FECB1" w:rsidR="001024DD" w:rsidRPr="004C0F70" w:rsidRDefault="00CA02F6" w:rsidP="001024DD">
                                <w:pPr>
                                  <w:rPr>
                                    <w:rFonts w:ascii="Adobe Arabic" w:eastAsia="GE Dinar One" w:hAnsi="Adobe Arabic" w:cs="Adobe Arabic"/>
                                    <w:color w:val="000000"/>
                                    <w:kern w:val="24"/>
                                    <w:sz w:val="36"/>
                                    <w:szCs w:val="36"/>
                                    <w:lang w:bidi="ar-SY"/>
                                  </w:rPr>
                                </w:pPr>
                                <w:hyperlink r:id="rId81" w:history="1">
                                  <w:r w:rsidR="001024DD" w:rsidRPr="00CA02F6">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p>
                              <w:p w14:paraId="7EBEF496"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4C0F70">
                                  <w:rPr>
                                    <w:rFonts w:ascii="Adobe Arabic" w:eastAsia="GE Dinar One" w:hAnsi="Adobe Arabic" w:cs="Adobe Arabic"/>
                                    <w:color w:val="000000"/>
                                    <w:kern w:val="24"/>
                                    <w:sz w:val="36"/>
                                    <w:szCs w:val="36"/>
                                    <w:rtl/>
                                    <w:lang w:bidi="ar-SY"/>
                                  </w:rPr>
                                  <w:t>تحديد الأسباب الرئيسية لانخفاض الأداء في قطاع الطاقة وتصميم حلول عملية لمعالجتها.</w:t>
                                </w:r>
                              </w:p>
                              <w:p w14:paraId="7EBA28BB"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4C0F70">
                                  <w:rPr>
                                    <w:rFonts w:ascii="Adobe Arabic" w:eastAsia="GE Dinar One" w:hAnsi="Adobe Arabic" w:cs="Adobe Arabic"/>
                                    <w:color w:val="000000"/>
                                    <w:kern w:val="24"/>
                                    <w:sz w:val="36"/>
                                    <w:szCs w:val="36"/>
                                    <w:rtl/>
                                    <w:lang w:bidi="ar-SY"/>
                                  </w:rPr>
                                  <w:t>تطوير استراتيجيات مخصصة لتحسين الأداء الفردي والجماعي، مع التركيز على التغذية الراجعة والتحفيز.</w:t>
                                </w:r>
                              </w:p>
                              <w:p w14:paraId="46B99315"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4C0F70">
                                  <w:rPr>
                                    <w:rFonts w:ascii="Adobe Arabic" w:eastAsia="GE Dinar One" w:hAnsi="Adobe Arabic" w:cs="Adobe Arabic"/>
                                    <w:color w:val="000000"/>
                                    <w:kern w:val="24"/>
                                    <w:sz w:val="36"/>
                                    <w:szCs w:val="36"/>
                                    <w:rtl/>
                                    <w:lang w:bidi="ar-SY"/>
                                  </w:rPr>
                                  <w:t>دمج مهارات التوجيه، التحفيز، المتابعة، المعالجة، والتقييم في خطة شاملة لتحسين أداء فريق في مشروع طاقة، مع تقديمها بطريقة مُنظّمة.</w:t>
                                </w:r>
                              </w:p>
                              <w:p w14:paraId="584C5DED" w14:textId="77777777" w:rsidR="001024DD" w:rsidRPr="004C0F70" w:rsidRDefault="001024DD" w:rsidP="001024DD">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62637133" name="Text Box 1462637133"/>
                          <wps:cNvSpPr txBox="1"/>
                          <wps:spPr>
                            <a:xfrm>
                              <a:off x="39626" y="874624"/>
                              <a:ext cx="2216426" cy="3002326"/>
                            </a:xfrm>
                            <a:prstGeom prst="rect">
                              <a:avLst/>
                            </a:prstGeom>
                            <a:noFill/>
                            <a:ln w="6350">
                              <a:noFill/>
                            </a:ln>
                          </wps:spPr>
                          <wps:txbx>
                            <w:txbxContent>
                              <w:p w14:paraId="04BC2A03"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62" w:name="_Hlk195825130"/>
                                <w:r w:rsidRPr="004C0F70">
                                  <w:rPr>
                                    <w:rFonts w:ascii="Adobe Arabic" w:eastAsia="GE Dinar One" w:hAnsi="Adobe Arabic" w:cs="Adobe Arabic"/>
                                    <w:color w:val="000000"/>
                                    <w:kern w:val="24"/>
                                    <w:sz w:val="36"/>
                                    <w:szCs w:val="36"/>
                                    <w:rtl/>
                                    <w:lang w:bidi="ar-SY"/>
                                  </w:rPr>
                                  <w:t>التعامل مع انخفاض الأداء (الأسباب والحلول).</w:t>
                                </w:r>
                              </w:p>
                              <w:p w14:paraId="41A4718F"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4C0F70">
                                  <w:rPr>
                                    <w:rFonts w:ascii="Adobe Arabic" w:eastAsia="GE Dinar One" w:hAnsi="Adobe Arabic" w:cs="Adobe Arabic"/>
                                    <w:color w:val="000000"/>
                                    <w:kern w:val="24"/>
                                    <w:sz w:val="36"/>
                                    <w:szCs w:val="36"/>
                                    <w:rtl/>
                                    <w:lang w:bidi="ar-SY"/>
                                  </w:rPr>
                                  <w:t>استراتيجيات معالجة ضعف الأداء الفردي والجماعي.</w:t>
                                </w:r>
                              </w:p>
                              <w:p w14:paraId="5CA544D4"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4C0F70">
                                  <w:rPr>
                                    <w:rFonts w:ascii="Adobe Arabic" w:eastAsia="GE Dinar One" w:hAnsi="Adobe Arabic" w:cs="Adobe Arabic"/>
                                    <w:color w:val="000000"/>
                                    <w:kern w:val="24"/>
                                    <w:sz w:val="36"/>
                                    <w:szCs w:val="36"/>
                                    <w:rtl/>
                                    <w:lang w:bidi="ar-SY"/>
                                  </w:rPr>
                                  <w:t xml:space="preserve">نشاط تدريبي: "مختبر القيادة </w:t>
                                </w:r>
                                <w:r w:rsidRPr="004C0F70">
                                  <w:rPr>
                                    <w:rFonts w:ascii="Adobe Arabic" w:eastAsia="GE Dinar One" w:hAnsi="Adobe Arabic" w:cs="Adobe Arabic"/>
                                    <w:color w:val="000000"/>
                                    <w:kern w:val="24"/>
                                    <w:sz w:val="36"/>
                                    <w:szCs w:val="36"/>
                                    <w:lang w:bidi="ar-SY"/>
                                  </w:rPr>
                                  <w:t>Leadership Lab)</w:t>
                                </w:r>
                                <w:r w:rsidRPr="004C0F70">
                                  <w:rPr>
                                    <w:rFonts w:ascii="Adobe Arabic" w:eastAsia="GE Dinar One" w:hAnsi="Adobe Arabic" w:cs="Adobe Arabic"/>
                                    <w:color w:val="000000"/>
                                    <w:kern w:val="24"/>
                                    <w:sz w:val="36"/>
                                    <w:szCs w:val="36"/>
                                    <w:rtl/>
                                    <w:lang w:bidi="ar-SY"/>
                                  </w:rPr>
                                  <w:t>)".</w:t>
                                </w:r>
                              </w:p>
                              <w:bookmarkEnd w:id="62"/>
                              <w:p w14:paraId="4B4E569A" w14:textId="77777777" w:rsidR="001024DD" w:rsidRPr="004C0F70" w:rsidRDefault="001024DD" w:rsidP="001024DD">
                                <w:pPr>
                                  <w:rPr>
                                    <w:rFonts w:ascii="Adobe Arabic" w:eastAsia="GE Dinar One" w:hAnsi="Adobe Arabic" w:cs="Adobe Arabic"/>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462637134" name="Group 1462637134"/>
                        <wpg:cNvGrpSpPr/>
                        <wpg:grpSpPr>
                          <a:xfrm>
                            <a:off x="0" y="0"/>
                            <a:ext cx="6352544" cy="2117993"/>
                            <a:chOff x="0" y="0"/>
                            <a:chExt cx="6352544" cy="2117993"/>
                          </a:xfrm>
                        </wpg:grpSpPr>
                        <pic:pic xmlns:pic="http://schemas.openxmlformats.org/drawingml/2006/picture">
                          <pic:nvPicPr>
                            <pic:cNvPr id="1462637135" name="Picture 1462637135" descr="Calendar "/>
                            <pic:cNvPicPr>
                              <a:picLocks noChangeAspect="1"/>
                            </pic:cNvPicPr>
                          </pic:nvPicPr>
                          <pic:blipFill>
                            <a:blip r:embed="rId48" cstate="print">
                              <a:lum bright="70000" contrast="-70000"/>
                              <a:extLst>
                                <a:ext uri="{BEBA8EAE-BF5A-486C-A8C5-ECC9F3942E4B}">
                                  <a14:imgProps xmlns:a14="http://schemas.microsoft.com/office/drawing/2010/main">
                                    <a14:imgLayer r:embed="rId49">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462637136" name="TextBox 34"/>
                          <wps:cNvSpPr txBox="1"/>
                          <wps:spPr>
                            <a:xfrm>
                              <a:off x="5220339" y="865138"/>
                              <a:ext cx="1132205" cy="1252855"/>
                            </a:xfrm>
                            <a:prstGeom prst="rect">
                              <a:avLst/>
                            </a:prstGeom>
                            <a:noFill/>
                          </wps:spPr>
                          <wps:txbx>
                            <w:txbxContent>
                              <w:p w14:paraId="175D26C4" w14:textId="77777777" w:rsidR="001024DD" w:rsidRPr="00F01FA2" w:rsidRDefault="001024DD" w:rsidP="002B7A07">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wps:txbx>
                          <wps:bodyPr wrap="square" rtlCol="0">
                            <a:spAutoFit/>
                          </wps:bodyPr>
                        </wps:wsp>
                        <wps:wsp>
                          <wps:cNvPr id="1462637137" name="TextBox 34"/>
                          <wps:cNvSpPr txBox="1"/>
                          <wps:spPr>
                            <a:xfrm>
                              <a:off x="2494618" y="19866"/>
                              <a:ext cx="2430145" cy="672465"/>
                            </a:xfrm>
                            <a:prstGeom prst="rect">
                              <a:avLst/>
                            </a:prstGeom>
                            <a:noFill/>
                          </wps:spPr>
                          <wps:txbx>
                            <w:txbxContent>
                              <w:p w14:paraId="6BA4F85B"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wps:txbx>
                          <wps:bodyPr wrap="square" rtlCol="0">
                            <a:spAutoFit/>
                          </wps:bodyPr>
                        </wps:wsp>
                        <wps:wsp>
                          <wps:cNvPr id="1462637138" name="TextBox 34"/>
                          <wps:cNvSpPr txBox="1"/>
                          <wps:spPr>
                            <a:xfrm>
                              <a:off x="0" y="1291033"/>
                              <a:ext cx="4567555" cy="672465"/>
                            </a:xfrm>
                            <a:prstGeom prst="rect">
                              <a:avLst/>
                            </a:prstGeom>
                            <a:noFill/>
                          </wps:spPr>
                          <wps:txbx>
                            <w:txbxContent>
                              <w:bookmarkStart w:id="63" w:name="_Hlk195825121"/>
                              <w:bookmarkStart w:id="64" w:name="_Hlk195825122"/>
                              <w:bookmarkStart w:id="65" w:name="_Hlk195825123"/>
                              <w:bookmarkStart w:id="66" w:name="_Hlk195825124"/>
                              <w:p w14:paraId="32D89C04" w14:textId="47C53A6B" w:rsidR="001024DD" w:rsidRPr="00F01FA2" w:rsidRDefault="00CA02F6" w:rsidP="002B7A07">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1024DD" w:rsidRPr="00CA02F6">
                                  <w:rPr>
                                    <w:rStyle w:val="Hyperlink"/>
                                    <w:rFonts w:ascii="Adobe Arabic" w:eastAsia="GE Dinar One" w:hAnsi="Adobe Arabic" w:cs="Adobe Arabic"/>
                                    <w:b/>
                                    <w:bCs/>
                                    <w:kern w:val="24"/>
                                    <w:sz w:val="56"/>
                                    <w:szCs w:val="56"/>
                                    <w:rtl/>
                                    <w:lang w:bidi="ar-SY"/>
                                  </w:rPr>
                                  <w:t>استراتيجيات التعامل مع ضعف الأداء</w:t>
                                </w:r>
                                <w:bookmarkEnd w:id="63"/>
                                <w:bookmarkEnd w:id="64"/>
                                <w:bookmarkEnd w:id="65"/>
                                <w:bookmarkEnd w:id="66"/>
                                <w:r>
                                  <w:rPr>
                                    <w:rFonts w:ascii="Adobe Arabic" w:eastAsia="GE Dinar One" w:hAnsi="Adobe Arabic" w:cs="Adobe Arabic"/>
                                    <w:b/>
                                    <w:bCs/>
                                    <w:kern w:val="24"/>
                                    <w:sz w:val="56"/>
                                    <w:szCs w:val="56"/>
                                    <w:rtl/>
                                    <w:lang w:bidi="ar-SY"/>
                                  </w:rPr>
                                  <w:fldChar w:fldCharType="end"/>
                                </w:r>
                              </w:p>
                            </w:txbxContent>
                          </wps:txbx>
                          <wps:bodyPr wrap="square" rtlCol="0">
                            <a:spAutoFit/>
                          </wps:bodyPr>
                        </wps:wsp>
                      </wpg:grpSp>
                    </wpg:wgp>
                  </a:graphicData>
                </a:graphic>
                <wp14:sizeRelV relativeFrom="margin">
                  <wp14:pctHeight>0</wp14:pctHeight>
                </wp14:sizeRelV>
              </wp:anchor>
            </w:drawing>
          </mc:Choice>
          <mc:Fallback>
            <w:pict>
              <v:group w14:anchorId="29904ED1" id="Group 1462637121" o:spid="_x0000_s1193" style="position:absolute;left:0;text-align:left;margin-left:10.2pt;margin-top:-36.7pt;width:500.2pt;height:630.5pt;z-index:252081152;mso-position-horizontal-relative:text;mso-position-vertical-relative:text;mso-height-relative:margin" coordsize="63525,80073" o:gfxdata="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">
                <v:group id="Group 1462637122" o:spid="_x0000_s1194" style="position:absolute;left:1619;top:25717;width:57191;height:54356" coordorigin="" coordsize="57191,5435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">
                  <v:group id="Group 25" o:spid="_x0000_s1195" style="position:absolute;left:31302;width:22621;height:6178" coordorigin="38499" coordsize="22620,61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">
                    <v:group id="Group 1462637124" o:spid="_x0000_s1196"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">
                      <v:oval id="Oval 1462637125" o:spid="_x0000_s1197"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" fillcolor="#168489" stroked="f" strokeweight="1pt">
                        <v:fill opacity="49087f"/>
                        <v:stroke joinstyle="miter"/>
                      </v:oval>
                      <v:shape id="Picture 1462637126" o:spid="_x0000_s1198"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">
                        <v:imagedata r:id="rId50" o:title="Target " gain="19661f" blacklevel="22938f"/>
                      </v:shape>
                    </v:group>
                    <v:shape id="_x0000_s1199" type="#_x0000_t202" style="position:absolute;left:38499;top:698;width:17551;height:54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" filled="f" stroked="f">
                      <v:textbox style="mso-fit-shape-to-text:t">
                        <w:txbxContent>
                          <w:p w14:paraId="5815335D" w14:textId="58305056" w:rsidR="001024DD" w:rsidRPr="00BC6FB1" w:rsidRDefault="00CA02F6" w:rsidP="002B7A07">
                            <w:pPr>
                              <w:jc w:val="center"/>
                              <w:rPr>
                                <w:rFonts w:ascii="Adobe Arabic" w:eastAsia="GE Dinar One" w:hAnsi="Adobe Arabic" w:cs="Adobe Arabic"/>
                                <w:b/>
                                <w:bCs/>
                                <w:color w:val="000000"/>
                                <w:kern w:val="24"/>
                                <w:sz w:val="44"/>
                                <w:szCs w:val="44"/>
                                <w:lang w:bidi="ar-SY"/>
                              </w:rPr>
                            </w:pPr>
                            <w:hyperlink r:id="rId82" w:history="1">
                              <w:r w:rsidR="001024DD" w:rsidRPr="00CA02F6">
                                <w:rPr>
                                  <w:rStyle w:val="Hyperlink"/>
                                  <w:rFonts w:ascii="Adobe Arabic" w:eastAsia="GE Dinar One" w:hAnsi="Adobe Arabic" w:cs="Adobe Arabic"/>
                                  <w:b/>
                                  <w:bCs/>
                                  <w:kern w:val="24"/>
                                  <w:sz w:val="44"/>
                                  <w:szCs w:val="44"/>
                                  <w:rtl/>
                                  <w:lang w:bidi="ar-SY"/>
                                </w:rPr>
                                <w:t>أهداف الجلسة</w:t>
                              </w:r>
                            </w:hyperlink>
                          </w:p>
                        </w:txbxContent>
                      </v:textbox>
                    </v:shape>
                  </v:group>
                  <v:group id="Group 26" o:spid="_x0000_s1200" style="position:absolute;top:99;width:22612;height:6178" coordorigin="" coordsize="22615,61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">
                    <v:oval id="Oval 1462637129" o:spid="_x0000_s1201"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" fillcolor="#168489" stroked="f" strokeweight="1pt">
                      <v:fill opacity="49087f"/>
                      <v:stroke joinstyle="miter"/>
                    </v:oval>
                    <v:shape id="_x0000_s1202" type="#_x0000_t202" style="position:absolute;top:698;width:17560;height:5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" filled="f" stroked="f">
                      <v:textbox style="mso-fit-shape-to-text:t">
                        <w:txbxContent>
                          <w:p w14:paraId="40606BF9" w14:textId="4BAA9AAF" w:rsidR="001024DD" w:rsidRPr="00BC6FB1" w:rsidRDefault="00CA02F6" w:rsidP="002B7A07">
                            <w:pPr>
                              <w:jc w:val="center"/>
                              <w:rPr>
                                <w:rFonts w:ascii="Adobe Arabic" w:eastAsia="GE Dinar One" w:hAnsi="Adobe Arabic" w:cs="Adobe Arabic"/>
                                <w:b/>
                                <w:bCs/>
                                <w:color w:val="000000"/>
                                <w:kern w:val="24"/>
                                <w:sz w:val="44"/>
                                <w:szCs w:val="44"/>
                                <w:lang w:bidi="ar-SY"/>
                              </w:rPr>
                            </w:pPr>
                            <w:hyperlink r:id="rId83" w:history="1">
                              <w:r w:rsidR="001024DD" w:rsidRPr="00CA02F6">
                                <w:rPr>
                                  <w:rStyle w:val="Hyperlink"/>
                                  <w:rFonts w:ascii="Adobe Arabic" w:eastAsia="GE Dinar One" w:hAnsi="Adobe Arabic" w:cs="Adobe Arabic" w:hint="cs"/>
                                  <w:b/>
                                  <w:bCs/>
                                  <w:kern w:val="24"/>
                                  <w:sz w:val="44"/>
                                  <w:szCs w:val="44"/>
                                  <w:rtl/>
                                  <w:lang w:bidi="ar-SY"/>
                                </w:rPr>
                                <w:t>محاور الجلسة</w:t>
                              </w:r>
                            </w:hyperlink>
                          </w:p>
                        </w:txbxContent>
                      </v:textbox>
                    </v:shape>
                    <v:shape id="Picture 1462637131" o:spid="_x0000_s1203"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">
                      <v:imagedata r:id="rId53" o:title="Note " gain="19661f" blacklevel="22938f"/>
                    </v:shape>
                  </v:group>
                  <v:shape id="Text Box 1462637132" o:spid="_x0000_s1204" type="#_x0000_t202" style="position:absolute;left:26294;top:5887;width:30897;height:484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" filled="f" stroked="f" strokeweight=".5pt">
                    <v:textbox>
                      <w:txbxContent>
                        <w:p w14:paraId="4E1B0C98" w14:textId="5D7FECB1" w:rsidR="001024DD" w:rsidRPr="004C0F70" w:rsidRDefault="00CA02F6" w:rsidP="001024DD">
                          <w:pPr>
                            <w:rPr>
                              <w:rFonts w:ascii="Adobe Arabic" w:eastAsia="GE Dinar One" w:hAnsi="Adobe Arabic" w:cs="Adobe Arabic"/>
                              <w:color w:val="000000"/>
                              <w:kern w:val="24"/>
                              <w:sz w:val="36"/>
                              <w:szCs w:val="36"/>
                              <w:lang w:bidi="ar-SY"/>
                            </w:rPr>
                          </w:pPr>
                          <w:hyperlink r:id="rId84" w:history="1">
                            <w:r w:rsidR="001024DD" w:rsidRPr="00CA02F6">
                              <w:rPr>
                                <w:rStyle w:val="Hyperlink"/>
                                <w:rFonts w:ascii="Adobe Arabic" w:eastAsia="GE Dinar One" w:hAnsi="Adobe Arabic" w:cs="Adobe Arabic"/>
                                <w:kern w:val="24"/>
                                <w:sz w:val="36"/>
                                <w:szCs w:val="36"/>
                                <w:rtl/>
                                <w:lang w:bidi="ar-SY"/>
                              </w:rPr>
                              <w:t>عند الانتهاء من تنفيذ أنشطة هذه الجلسة التدريبية، سيتمكّن المشاركون من:</w:t>
                            </w:r>
                          </w:hyperlink>
                        </w:p>
                        <w:p w14:paraId="7EBEF496"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4C0F70">
                            <w:rPr>
                              <w:rFonts w:ascii="Adobe Arabic" w:eastAsia="GE Dinar One" w:hAnsi="Adobe Arabic" w:cs="Adobe Arabic"/>
                              <w:color w:val="000000"/>
                              <w:kern w:val="24"/>
                              <w:sz w:val="36"/>
                              <w:szCs w:val="36"/>
                              <w:rtl/>
                              <w:lang w:bidi="ar-SY"/>
                            </w:rPr>
                            <w:t>تحديد الأسباب الرئيسية لانخفاض الأداء في قطاع الطاقة وتصميم حلول عملية لمعالجتها.</w:t>
                          </w:r>
                        </w:p>
                        <w:p w14:paraId="7EBA28BB"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4C0F70">
                            <w:rPr>
                              <w:rFonts w:ascii="Adobe Arabic" w:eastAsia="GE Dinar One" w:hAnsi="Adobe Arabic" w:cs="Adobe Arabic"/>
                              <w:color w:val="000000"/>
                              <w:kern w:val="24"/>
                              <w:sz w:val="36"/>
                              <w:szCs w:val="36"/>
                              <w:rtl/>
                              <w:lang w:bidi="ar-SY"/>
                            </w:rPr>
                            <w:t>تطوير استراتيجيات مخصصة لتحسين الأداء الفردي والجماعي، مع التركيز على التغذية الراجعة والتحفيز.</w:t>
                          </w:r>
                        </w:p>
                        <w:p w14:paraId="46B99315"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rtl/>
                              <w:lang w:bidi="ar-SY"/>
                            </w:rPr>
                          </w:pPr>
                          <w:r w:rsidRPr="004C0F70">
                            <w:rPr>
                              <w:rFonts w:ascii="Adobe Arabic" w:eastAsia="GE Dinar One" w:hAnsi="Adobe Arabic" w:cs="Adobe Arabic"/>
                              <w:color w:val="000000"/>
                              <w:kern w:val="24"/>
                              <w:sz w:val="36"/>
                              <w:szCs w:val="36"/>
                              <w:rtl/>
                              <w:lang w:bidi="ar-SY"/>
                            </w:rPr>
                            <w:t>دمج مهارات التوجيه، التحفيز، المتابعة، المعالجة، والتقييم في خطة شاملة لتحسين أداء فريق في مشروع طاقة، مع تقديمها بطريقة مُنظّمة.</w:t>
                          </w:r>
                        </w:p>
                        <w:p w14:paraId="584C5DED" w14:textId="77777777" w:rsidR="001024DD" w:rsidRPr="004C0F70" w:rsidRDefault="001024DD" w:rsidP="001024DD">
                          <w:pPr>
                            <w:rPr>
                              <w:rFonts w:ascii="Adobe Arabic" w:eastAsia="GE Dinar One" w:hAnsi="Adobe Arabic" w:cs="Adobe Arabic"/>
                              <w:color w:val="000000"/>
                              <w:kern w:val="24"/>
                              <w:sz w:val="36"/>
                              <w:szCs w:val="36"/>
                              <w:lang w:bidi="ar-SY"/>
                            </w:rPr>
                          </w:pPr>
                        </w:p>
                      </w:txbxContent>
                    </v:textbox>
                  </v:shape>
                  <v:shape id="Text Box 1462637133" o:spid="_x0000_s1205" type="#_x0000_t202" style="position:absolute;left:396;top:8746;width:22164;height:300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" filled="f" stroked="f" strokeweight=".5pt">
                    <v:textbox>
                      <w:txbxContent>
                        <w:p w14:paraId="04BC2A03"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bookmarkStart w:id="67" w:name="_Hlk195825130"/>
                          <w:r w:rsidRPr="004C0F70">
                            <w:rPr>
                              <w:rFonts w:ascii="Adobe Arabic" w:eastAsia="GE Dinar One" w:hAnsi="Adobe Arabic" w:cs="Adobe Arabic"/>
                              <w:color w:val="000000"/>
                              <w:kern w:val="24"/>
                              <w:sz w:val="36"/>
                              <w:szCs w:val="36"/>
                              <w:rtl/>
                              <w:lang w:bidi="ar-SY"/>
                            </w:rPr>
                            <w:t>التعامل مع انخفاض الأداء (الأسباب والحلول).</w:t>
                          </w:r>
                        </w:p>
                        <w:p w14:paraId="41A4718F"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4C0F70">
                            <w:rPr>
                              <w:rFonts w:ascii="Adobe Arabic" w:eastAsia="GE Dinar One" w:hAnsi="Adobe Arabic" w:cs="Adobe Arabic"/>
                              <w:color w:val="000000"/>
                              <w:kern w:val="24"/>
                              <w:sz w:val="36"/>
                              <w:szCs w:val="36"/>
                              <w:rtl/>
                              <w:lang w:bidi="ar-SY"/>
                            </w:rPr>
                            <w:t>استراتيجيات معالجة ضعف الأداء الفردي والجماعي.</w:t>
                          </w:r>
                        </w:p>
                        <w:p w14:paraId="5CA544D4" w14:textId="77777777" w:rsidR="001024DD" w:rsidRPr="004C0F70" w:rsidRDefault="001024DD" w:rsidP="001024DD">
                          <w:pPr>
                            <w:pStyle w:val="a5"/>
                            <w:numPr>
                              <w:ilvl w:val="0"/>
                              <w:numId w:val="6"/>
                            </w:numPr>
                            <w:spacing w:line="276" w:lineRule="auto"/>
                            <w:rPr>
                              <w:rFonts w:ascii="Adobe Arabic" w:eastAsia="GE Dinar One" w:hAnsi="Adobe Arabic" w:cs="Adobe Arabic"/>
                              <w:color w:val="000000"/>
                              <w:kern w:val="24"/>
                              <w:sz w:val="36"/>
                              <w:szCs w:val="36"/>
                              <w:lang w:bidi="ar-SY"/>
                            </w:rPr>
                          </w:pPr>
                          <w:r w:rsidRPr="004C0F70">
                            <w:rPr>
                              <w:rFonts w:ascii="Adobe Arabic" w:eastAsia="GE Dinar One" w:hAnsi="Adobe Arabic" w:cs="Adobe Arabic"/>
                              <w:color w:val="000000"/>
                              <w:kern w:val="24"/>
                              <w:sz w:val="36"/>
                              <w:szCs w:val="36"/>
                              <w:rtl/>
                              <w:lang w:bidi="ar-SY"/>
                            </w:rPr>
                            <w:t xml:space="preserve">نشاط تدريبي: "مختبر القيادة </w:t>
                          </w:r>
                          <w:r w:rsidRPr="004C0F70">
                            <w:rPr>
                              <w:rFonts w:ascii="Adobe Arabic" w:eastAsia="GE Dinar One" w:hAnsi="Adobe Arabic" w:cs="Adobe Arabic"/>
                              <w:color w:val="000000"/>
                              <w:kern w:val="24"/>
                              <w:sz w:val="36"/>
                              <w:szCs w:val="36"/>
                              <w:lang w:bidi="ar-SY"/>
                            </w:rPr>
                            <w:t>Leadership Lab)</w:t>
                          </w:r>
                          <w:r w:rsidRPr="004C0F70">
                            <w:rPr>
                              <w:rFonts w:ascii="Adobe Arabic" w:eastAsia="GE Dinar One" w:hAnsi="Adobe Arabic" w:cs="Adobe Arabic"/>
                              <w:color w:val="000000"/>
                              <w:kern w:val="24"/>
                              <w:sz w:val="36"/>
                              <w:szCs w:val="36"/>
                              <w:rtl/>
                              <w:lang w:bidi="ar-SY"/>
                            </w:rPr>
                            <w:t>)".</w:t>
                          </w:r>
                        </w:p>
                        <w:bookmarkEnd w:id="67"/>
                        <w:p w14:paraId="4B4E569A" w14:textId="77777777" w:rsidR="001024DD" w:rsidRPr="004C0F70" w:rsidRDefault="001024DD" w:rsidP="001024DD">
                          <w:pPr>
                            <w:rPr>
                              <w:rFonts w:ascii="Adobe Arabic" w:eastAsia="GE Dinar One" w:hAnsi="Adobe Arabic" w:cs="Adobe Arabic"/>
                              <w:color w:val="000000"/>
                              <w:kern w:val="24"/>
                              <w:sz w:val="36"/>
                              <w:szCs w:val="36"/>
                              <w:lang w:bidi="ar-SY"/>
                            </w:rPr>
                          </w:pPr>
                        </w:p>
                      </w:txbxContent>
                    </v:textbox>
                  </v:shape>
                </v:group>
                <v:group id="Group 1462637134" o:spid="_x0000_s1206" style="position:absolute;width:63525;height:21179" coordsize="63525,211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">
                  <v:shape id="Picture 1462637135" o:spid="_x0000_s1207"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">
                    <v:imagedata r:id="rId54" o:title="Calendar " gain="19661f" blacklevel="22938f"/>
                  </v:shape>
                  <v:shape id="_x0000_s1208" type="#_x0000_t202" style="position:absolute;left:52203;top:8651;width:11322;height:125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" filled="f" stroked="f">
                    <v:textbox style="mso-fit-shape-to-text:t">
                      <w:txbxContent>
                        <w:p w14:paraId="175D26C4" w14:textId="77777777" w:rsidR="001024DD" w:rsidRPr="00F01FA2" w:rsidRDefault="001024DD" w:rsidP="002B7A07">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الثالث</w:t>
                          </w:r>
                        </w:p>
                      </w:txbxContent>
                    </v:textbox>
                  </v:shape>
                  <v:shape id="_x0000_s1209" type="#_x0000_t202" style="position:absolute;left:24946;top:198;width:24301;height:6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" filled="f" stroked="f">
                    <v:textbox style="mso-fit-shape-to-text:t">
                      <w:txbxContent>
                        <w:p w14:paraId="6BA4F85B" w14:textId="77777777" w:rsidR="001024DD" w:rsidRPr="00F01FA2" w:rsidRDefault="001024DD" w:rsidP="00CA02F6">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الجلسة </w:t>
                          </w:r>
                          <w:r>
                            <w:rPr>
                              <w:rFonts w:ascii="Adobe Arabic" w:eastAsia="GE Dinar One" w:hAnsi="Adobe Arabic" w:cs="Adobe Arabic" w:hint="cs"/>
                              <w:b/>
                              <w:bCs/>
                              <w:color w:val="FFFFFF" w:themeColor="background1"/>
                              <w:kern w:val="24"/>
                              <w:sz w:val="56"/>
                              <w:szCs w:val="56"/>
                              <w:rtl/>
                              <w:lang w:bidi="ar-SY"/>
                            </w:rPr>
                            <w:t>الثانية</w:t>
                          </w:r>
                        </w:p>
                      </w:txbxContent>
                    </v:textbox>
                  </v:shape>
                  <v:shape id="_x0000_s1210" type="#_x0000_t202" style="position:absolute;top:12910;width:45675;height:672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" filled="f" stroked="f">
                    <v:textbox style="mso-fit-shape-to-text:t">
                      <w:txbxContent>
                        <w:bookmarkStart w:id="68" w:name="_Hlk195825121"/>
                        <w:bookmarkStart w:id="69" w:name="_Hlk195825122"/>
                        <w:bookmarkStart w:id="70" w:name="_Hlk195825123"/>
                        <w:bookmarkStart w:id="71" w:name="_Hlk195825124"/>
                        <w:p w14:paraId="32D89C04" w14:textId="47C53A6B" w:rsidR="001024DD" w:rsidRPr="00F01FA2" w:rsidRDefault="00CA02F6" w:rsidP="002B7A07">
                          <w:pPr>
                            <w:jc w:val="center"/>
                            <w:rPr>
                              <w:rFonts w:ascii="Adobe Arabic" w:eastAsia="GE Dinar One" w:hAnsi="Adobe Arabic" w:cs="Adobe Arabic"/>
                              <w:b/>
                              <w:bCs/>
                              <w:kern w:val="24"/>
                              <w:sz w:val="56"/>
                              <w:szCs w:val="56"/>
                              <w:lang w:bidi="ar-SY"/>
                            </w:rPr>
                          </w:pPr>
                          <w:r>
                            <w:rPr>
                              <w:rFonts w:ascii="Adobe Arabic" w:eastAsia="GE Dinar One" w:hAnsi="Adobe Arabic" w:cs="Adobe Arabic"/>
                              <w:b/>
                              <w:bCs/>
                              <w:kern w:val="24"/>
                              <w:sz w:val="56"/>
                              <w:szCs w:val="56"/>
                              <w:rtl/>
                              <w:lang w:bidi="ar-SY"/>
                            </w:rPr>
                            <w:fldChar w:fldCharType="begin"/>
                          </w:r>
                          <w:r>
                            <w:rPr>
                              <w:rFonts w:ascii="Adobe Arabic" w:eastAsia="GE Dinar One" w:hAnsi="Adobe Arabic" w:cs="Adobe Arabic"/>
                              <w:b/>
                              <w:bCs/>
                              <w:kern w:val="24"/>
                              <w:sz w:val="56"/>
                              <w:szCs w:val="56"/>
                              <w:lang w:bidi="ar-SY"/>
                            </w:rPr>
                            <w:instrText>HYPERLINK</w:instrText>
                          </w:r>
                          <w:r>
                            <w:rPr>
                              <w:rFonts w:ascii="Adobe Arabic" w:eastAsia="GE Dinar One" w:hAnsi="Adobe Arabic" w:cs="Adobe Arabic"/>
                              <w:b/>
                              <w:bCs/>
                              <w:kern w:val="24"/>
                              <w:sz w:val="56"/>
                              <w:szCs w:val="56"/>
                              <w:rtl/>
                              <w:lang w:bidi="ar-SY"/>
                            </w:rPr>
                            <w:instrText xml:space="preserve"> "</w:instrText>
                          </w:r>
                          <w:r>
                            <w:rPr>
                              <w:rFonts w:ascii="Adobe Arabic" w:eastAsia="GE Dinar One" w:hAnsi="Adobe Arabic" w:cs="Adobe Arabic"/>
                              <w:b/>
                              <w:bCs/>
                              <w:kern w:val="24"/>
                              <w:sz w:val="56"/>
                              <w:szCs w:val="56"/>
                              <w:lang w:bidi="ar-SY"/>
                            </w:rPr>
                            <w:instrText>http://www.dawliatraining.com</w:instrText>
                          </w:r>
                          <w:r>
                            <w:rPr>
                              <w:rFonts w:ascii="Adobe Arabic" w:eastAsia="GE Dinar One" w:hAnsi="Adobe Arabic" w:cs="Adobe Arabic"/>
                              <w:b/>
                              <w:bCs/>
                              <w:kern w:val="24"/>
                              <w:sz w:val="56"/>
                              <w:szCs w:val="56"/>
                              <w:rtl/>
                              <w:lang w:bidi="ar-SY"/>
                            </w:rPr>
                            <w:instrText>"</w:instrText>
                          </w:r>
                          <w:r>
                            <w:rPr>
                              <w:rFonts w:ascii="Adobe Arabic" w:eastAsia="GE Dinar One" w:hAnsi="Adobe Arabic" w:cs="Adobe Arabic"/>
                              <w:b/>
                              <w:bCs/>
                              <w:kern w:val="24"/>
                              <w:sz w:val="56"/>
                              <w:szCs w:val="56"/>
                              <w:rtl/>
                              <w:lang w:bidi="ar-SY"/>
                            </w:rPr>
                          </w:r>
                          <w:r>
                            <w:rPr>
                              <w:rFonts w:ascii="Adobe Arabic" w:eastAsia="GE Dinar One" w:hAnsi="Adobe Arabic" w:cs="Adobe Arabic"/>
                              <w:b/>
                              <w:bCs/>
                              <w:kern w:val="24"/>
                              <w:sz w:val="56"/>
                              <w:szCs w:val="56"/>
                              <w:rtl/>
                              <w:lang w:bidi="ar-SY"/>
                            </w:rPr>
                            <w:fldChar w:fldCharType="separate"/>
                          </w:r>
                          <w:r w:rsidR="001024DD" w:rsidRPr="00CA02F6">
                            <w:rPr>
                              <w:rStyle w:val="Hyperlink"/>
                              <w:rFonts w:ascii="Adobe Arabic" w:eastAsia="GE Dinar One" w:hAnsi="Adobe Arabic" w:cs="Adobe Arabic"/>
                              <w:b/>
                              <w:bCs/>
                              <w:kern w:val="24"/>
                              <w:sz w:val="56"/>
                              <w:szCs w:val="56"/>
                              <w:rtl/>
                              <w:lang w:bidi="ar-SY"/>
                            </w:rPr>
                            <w:t>استراتيجيات التعامل مع ضعف الأداء</w:t>
                          </w:r>
                          <w:bookmarkEnd w:id="68"/>
                          <w:bookmarkEnd w:id="69"/>
                          <w:bookmarkEnd w:id="70"/>
                          <w:bookmarkEnd w:id="71"/>
                          <w:r>
                            <w:rPr>
                              <w:rFonts w:ascii="Adobe Arabic" w:eastAsia="GE Dinar One" w:hAnsi="Adobe Arabic" w:cs="Adobe Arabic"/>
                              <w:b/>
                              <w:bCs/>
                              <w:kern w:val="24"/>
                              <w:sz w:val="56"/>
                              <w:szCs w:val="56"/>
                              <w:rtl/>
                              <w:lang w:bidi="ar-SY"/>
                            </w:rPr>
                            <w:fldChar w:fldCharType="end"/>
                          </w:r>
                        </w:p>
                      </w:txbxContent>
                    </v:textbox>
                  </v:shape>
                </v:group>
              </v:group>
            </w:pict>
          </mc:Fallback>
        </mc:AlternateContent>
      </w:r>
    </w:p>
    <w:p w14:paraId="4181B227" w14:textId="66EF9609" w:rsidR="00D374CF" w:rsidRDefault="00D374CF" w:rsidP="001024DD">
      <w:pPr>
        <w:bidi w:val="0"/>
        <w:spacing w:after="160" w:line="259" w:lineRule="auto"/>
        <w:jc w:val="left"/>
        <w:rPr>
          <w:sz w:val="40"/>
          <w:szCs w:val="44"/>
          <w:rtl/>
          <w:lang w:bidi="ar-SY"/>
        </w:rPr>
      </w:pPr>
    </w:p>
    <w:sectPr w:rsidR="00D374CF" w:rsidSect="005E1791">
      <w:headerReference w:type="default" r:id="rId85"/>
      <w:footerReference w:type="default" r:id="rId86"/>
      <w:pgSz w:w="11906" w:h="16838" w:code="9"/>
      <w:pgMar w:top="1440" w:right="1440" w:bottom="1440" w:left="1440" w:header="720" w:footer="397" w:gutter="0"/>
      <w:pgNumType w:start="1"/>
      <w:cols w:space="720"/>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D1DCD7" w14:textId="77777777" w:rsidR="00037C82" w:rsidRDefault="00037C82" w:rsidP="00F53D08">
      <w:pPr>
        <w:spacing w:line="240" w:lineRule="auto"/>
      </w:pPr>
      <w:r>
        <w:separator/>
      </w:r>
    </w:p>
  </w:endnote>
  <w:endnote w:type="continuationSeparator" w:id="0">
    <w:p w14:paraId="4617A350" w14:textId="77777777" w:rsidR="00037C82" w:rsidRDefault="00037C82"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dobe Arabic">
    <w:altName w:val="Times New Roman"/>
    <w:panose1 w:val="02040503050201020203"/>
    <w:charset w:val="00"/>
    <w:family w:val="roman"/>
    <w:notTrueType/>
    <w:pitch w:val="variable"/>
    <w:sig w:usb0="8000202F" w:usb1="8000A04A" w:usb2="00000008" w:usb3="00000000" w:csb0="00000041"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Sakkal Majalla">
    <w:panose1 w:val="02000000000000000000"/>
    <w:charset w:val="00"/>
    <w:family w:val="auto"/>
    <w:pitch w:val="variable"/>
    <w:sig w:usb0="A0002027" w:usb1="80000000" w:usb2="00000108" w:usb3="00000000" w:csb0="000000D3" w:csb1="00000000"/>
  </w:font>
  <w:font w:name="PT Bold Heading">
    <w:altName w:val="Arial"/>
    <w:panose1 w:val="02010400000000000000"/>
    <w:charset w:val="B2"/>
    <w:family w:val="auto"/>
    <w:pitch w:val="variable"/>
    <w:sig w:usb0="00002001" w:usb1="80000000" w:usb2="00000008" w:usb3="00000000" w:csb0="00000040"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FFFFFF" w:themeColor="background1"/>
        <w:rtl/>
      </w:rPr>
      <w:id w:val="-1776778298"/>
      <w:docPartObj>
        <w:docPartGallery w:val="Page Numbers (Bottom of Page)"/>
        <w:docPartUnique/>
      </w:docPartObj>
    </w:sdtPr>
    <w:sdtEndPr>
      <w:rPr>
        <w:noProof/>
      </w:rPr>
    </w:sdtEndPr>
    <w:sdtContent>
      <w:p w14:paraId="75450549" w14:textId="77777777" w:rsidR="00DC2CFD" w:rsidRPr="00DC2CFD" w:rsidRDefault="00D90411">
        <w:pPr>
          <w:pStyle w:val="a4"/>
          <w:jc w:val="center"/>
          <w:rPr>
            <w:color w:val="FFFFFF" w:themeColor="background1"/>
          </w:rPr>
        </w:pPr>
        <w:r w:rsidRPr="00E42DAD">
          <w:rPr>
            <w:noProof/>
            <w:sz w:val="40"/>
            <w:szCs w:val="40"/>
          </w:rPr>
          <mc:AlternateContent>
            <mc:Choice Requires="wpg">
              <w:drawing>
                <wp:anchor distT="0" distB="0" distL="114300" distR="114300" simplePos="0" relativeHeight="251674624" behindDoc="1" locked="0" layoutInCell="1" allowOverlap="1" wp14:anchorId="35494F4F" wp14:editId="58745E4B">
                  <wp:simplePos x="0" y="0"/>
                  <wp:positionH relativeFrom="page">
                    <wp:align>left</wp:align>
                  </wp:positionH>
                  <wp:positionV relativeFrom="paragraph">
                    <wp:posOffset>-3476625</wp:posOffset>
                  </wp:positionV>
                  <wp:extent cx="7610475" cy="4165382"/>
                  <wp:effectExtent l="0" t="0" r="28575" b="26035"/>
                  <wp:wrapNone/>
                  <wp:docPr id="388507672"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xmlns:w16du="http://schemas.microsoft.com/office/word/2023/wordml/word16du">
              <w:pict>
                <v:group w14:anchorId="08690EA3" id="Group 39" o:spid="_x0000_s1026" style="position:absolute;margin-left:0;margin-top:-273.75pt;width:599.25pt;height:328pt;z-index:-25164185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DC2CFD" w:rsidRPr="00DC2CFD">
          <w:rPr>
            <w:color w:val="FFFFFF" w:themeColor="background1"/>
          </w:rPr>
          <w:fldChar w:fldCharType="begin"/>
        </w:r>
        <w:r w:rsidR="00DC2CFD" w:rsidRPr="00DC2CFD">
          <w:rPr>
            <w:color w:val="FFFFFF" w:themeColor="background1"/>
          </w:rPr>
          <w:instrText xml:space="preserve"> PAGE   \* MERGEFORMAT </w:instrText>
        </w:r>
        <w:r w:rsidR="00DC2CFD" w:rsidRPr="00DC2CFD">
          <w:rPr>
            <w:color w:val="FFFFFF" w:themeColor="background1"/>
          </w:rPr>
          <w:fldChar w:fldCharType="separate"/>
        </w:r>
        <w:r w:rsidR="00DC2CFD" w:rsidRPr="00DC2CFD">
          <w:rPr>
            <w:noProof/>
            <w:color w:val="FFFFFF" w:themeColor="background1"/>
          </w:rPr>
          <w:t>2</w:t>
        </w:r>
        <w:r w:rsidR="00DC2CFD" w:rsidRPr="00DC2CFD">
          <w:rPr>
            <w:noProof/>
            <w:color w:val="FFFFFF" w:themeColor="background1"/>
          </w:rPr>
          <w:fldChar w:fldCharType="end"/>
        </w:r>
      </w:p>
    </w:sdtContent>
  </w:sdt>
  <w:p w14:paraId="73E8BBA6" w14:textId="77777777" w:rsidR="00DC2CFD" w:rsidRPr="00DC2CFD" w:rsidRDefault="00DC2CFD">
    <w:pPr>
      <w:pStyle w:val="a4"/>
      <w:rPr>
        <w:color w:val="FFFFFF" w:themeColor="background1"/>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color w:val="FFFFFF" w:themeColor="background1"/>
        <w:rtl/>
      </w:rPr>
      <w:id w:val="-855418249"/>
      <w:docPartObj>
        <w:docPartGallery w:val="Page Numbers (Bottom of Page)"/>
        <w:docPartUnique/>
      </w:docPartObj>
    </w:sdtPr>
    <w:sdtEndPr>
      <w:rPr>
        <w:noProof/>
      </w:rPr>
    </w:sdtEndPr>
    <w:sdtContent>
      <w:p w14:paraId="2E7AA7C4" w14:textId="77777777" w:rsidR="0046609B" w:rsidRPr="00DC2CFD" w:rsidRDefault="0046609B">
        <w:pPr>
          <w:pStyle w:val="a4"/>
          <w:jc w:val="center"/>
          <w:rPr>
            <w:color w:val="FFFFFF" w:themeColor="background1"/>
          </w:rPr>
        </w:pPr>
        <w:r w:rsidRPr="00DC2CFD">
          <w:rPr>
            <w:color w:val="FFFFFF" w:themeColor="background1"/>
          </w:rPr>
          <w:fldChar w:fldCharType="begin"/>
        </w:r>
        <w:r w:rsidRPr="00DC2CFD">
          <w:rPr>
            <w:color w:val="FFFFFF" w:themeColor="background1"/>
          </w:rPr>
          <w:instrText xml:space="preserve"> PAGE   \* MERGEFORMAT </w:instrText>
        </w:r>
        <w:r w:rsidRPr="00DC2CFD">
          <w:rPr>
            <w:color w:val="FFFFFF" w:themeColor="background1"/>
          </w:rPr>
          <w:fldChar w:fldCharType="separate"/>
        </w:r>
        <w:r w:rsidRPr="00DC2CFD">
          <w:rPr>
            <w:noProof/>
            <w:color w:val="FFFFFF" w:themeColor="background1"/>
          </w:rPr>
          <w:t>2</w:t>
        </w:r>
        <w:r w:rsidRPr="00DC2CFD">
          <w:rPr>
            <w:noProof/>
            <w:color w:val="FFFFFF" w:themeColor="background1"/>
          </w:rPr>
          <w:fldChar w:fldCharType="end"/>
        </w:r>
      </w:p>
    </w:sdtContent>
  </w:sdt>
  <w:p w14:paraId="3282D56F" w14:textId="77777777" w:rsidR="0046609B" w:rsidRPr="00DC2CFD" w:rsidRDefault="0046609B">
    <w:pPr>
      <w:pStyle w:val="a4"/>
      <w:rPr>
        <w:color w:val="FFFFFF" w:themeColor="background1"/>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CDBCD" w14:textId="666C4561" w:rsidR="0046609B" w:rsidRPr="00DC2CFD" w:rsidRDefault="00000000">
    <w:pPr>
      <w:pStyle w:val="a4"/>
      <w:jc w:val="center"/>
      <w:rPr>
        <w:color w:val="FFFFFF" w:themeColor="background1"/>
      </w:rPr>
    </w:pPr>
    <w:sdt>
      <w:sdtPr>
        <w:rPr>
          <w:color w:val="FFFFFF" w:themeColor="background1"/>
          <w:rtl/>
        </w:rPr>
        <w:id w:val="-676959981"/>
        <w:docPartObj>
          <w:docPartGallery w:val="Page Numbers (Bottom of Page)"/>
          <w:docPartUnique/>
        </w:docPartObj>
      </w:sdtPr>
      <w:sdtEndPr>
        <w:rPr>
          <w:noProof/>
        </w:rPr>
      </w:sdtEndPr>
      <w:sdtContent>
        <w:r w:rsidR="0046609B" w:rsidRPr="00E42DAD">
          <w:rPr>
            <w:noProof/>
            <w:sz w:val="40"/>
            <w:szCs w:val="40"/>
          </w:rPr>
          <mc:AlternateContent>
            <mc:Choice Requires="wpg">
              <w:drawing>
                <wp:anchor distT="0" distB="0" distL="114300" distR="114300" simplePos="0" relativeHeight="251684864" behindDoc="1" locked="0" layoutInCell="1" allowOverlap="1" wp14:anchorId="3F86D01A" wp14:editId="5BF81A4C">
                  <wp:simplePos x="0" y="0"/>
                  <wp:positionH relativeFrom="page">
                    <wp:align>left</wp:align>
                  </wp:positionH>
                  <wp:positionV relativeFrom="paragraph">
                    <wp:posOffset>-3476625</wp:posOffset>
                  </wp:positionV>
                  <wp:extent cx="7610475" cy="4165382"/>
                  <wp:effectExtent l="0" t="0" r="28575" b="26035"/>
                  <wp:wrapNone/>
                  <wp:docPr id="1181034347" name="Group 39"/>
                  <wp:cNvGraphicFramePr/>
                  <a:graphic xmlns:a="http://schemas.openxmlformats.org/drawingml/2006/main">
                    <a:graphicData uri="http://schemas.microsoft.com/office/word/2010/wordprocessingGroup">
                      <wpg:wgp>
                        <wpg:cNvGrpSpPr/>
                        <wpg:grpSpPr>
                          <a:xfrm>
                            <a:off x="0" y="0"/>
                            <a:ext cx="7610475" cy="4165382"/>
                            <a:chOff x="-3" y="0"/>
                            <a:chExt cx="7610475" cy="4164747"/>
                          </a:xfrm>
                        </wpg:grpSpPr>
                        <wps:wsp>
                          <wps:cNvPr id="933373865"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s:wsp>
                          <wps:cNvPr id="1611850269" name="شكل حر 769906"/>
                          <wps:cNvSpPr/>
                          <wps:spPr>
                            <a:xfrm rot="10800000">
                              <a:off x="-3" y="3199911"/>
                              <a:ext cx="7610475" cy="96483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13DB2493" id="Group 39" o:spid="_x0000_s1026" style="position:absolute;margin-left:0;margin-top:-273.75pt;width:599.25pt;height:328pt;z-index:-251631616;mso-position-horizontal:left;mso-position-horizontal-relative:page;mso-width-relative:margin" coordorigin="" coordsize="76104,416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1999;width:76104;height:9648;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" path="m,l7551420,r,945515l,945515,,xe" fillcolor="#168489" strokecolor="#168489" strokeweight="1pt">
                    <v:stroke joinstyle="miter"/>
                    <v:path arrowok="t" o:connecttype="custom" o:connectlocs="0,0;7610475,0;7610475,964836;0,964836;0,0" o:connectangles="0,0,0,0,0"/>
                  </v:shape>
                  <w10:wrap anchorx="page"/>
                </v:group>
              </w:pict>
            </mc:Fallback>
          </mc:AlternateContent>
        </w:r>
        <w:r w:rsidR="0046609B" w:rsidRPr="00DC2CFD">
          <w:rPr>
            <w:color w:val="FFFFFF" w:themeColor="background1"/>
          </w:rPr>
          <w:fldChar w:fldCharType="begin"/>
        </w:r>
        <w:r w:rsidR="0046609B" w:rsidRPr="00DC2CFD">
          <w:rPr>
            <w:color w:val="FFFFFF" w:themeColor="background1"/>
          </w:rPr>
          <w:instrText xml:space="preserve"> PAGE   \* MERGEFORMAT </w:instrText>
        </w:r>
        <w:r w:rsidR="0046609B" w:rsidRPr="00DC2CFD">
          <w:rPr>
            <w:color w:val="FFFFFF" w:themeColor="background1"/>
          </w:rPr>
          <w:fldChar w:fldCharType="separate"/>
        </w:r>
        <w:r w:rsidR="0046609B" w:rsidRPr="00DC2CFD">
          <w:rPr>
            <w:noProof/>
            <w:color w:val="FFFFFF" w:themeColor="background1"/>
          </w:rPr>
          <w:t>2</w:t>
        </w:r>
        <w:r w:rsidR="0046609B" w:rsidRPr="00DC2CFD">
          <w:rPr>
            <w:noProof/>
            <w:color w:val="FFFFFF" w:themeColor="background1"/>
          </w:rPr>
          <w:fldChar w:fldCharType="end"/>
        </w:r>
      </w:sdtContent>
    </w:sdt>
  </w:p>
  <w:p w14:paraId="6499104D" w14:textId="62AE8383" w:rsidR="0046609B" w:rsidRPr="00DC2CFD" w:rsidRDefault="002B7A07">
    <w:pPr>
      <w:pStyle w:val="a4"/>
      <w:rPr>
        <w:color w:val="FFFFFF" w:themeColor="background1"/>
      </w:rPr>
    </w:pPr>
    <w:r>
      <w:rPr>
        <w:noProof/>
      </w:rPr>
      <mc:AlternateContent>
        <mc:Choice Requires="wps">
          <w:drawing>
            <wp:anchor distT="0" distB="0" distL="114300" distR="114300" simplePos="0" relativeHeight="251689984" behindDoc="0" locked="0" layoutInCell="1" allowOverlap="1" wp14:anchorId="1FB8FF5F" wp14:editId="6CAF0534">
              <wp:simplePos x="0" y="0"/>
              <wp:positionH relativeFrom="page">
                <wp:posOffset>46355</wp:posOffset>
              </wp:positionH>
              <wp:positionV relativeFrom="paragraph">
                <wp:posOffset>132715</wp:posOffset>
              </wp:positionV>
              <wp:extent cx="1612900" cy="304800"/>
              <wp:effectExtent l="0" t="0" r="0" b="0"/>
              <wp:wrapNone/>
              <wp:docPr id="1948695474" name="مستطيل 1948695474"/>
              <wp:cNvGraphicFramePr/>
              <a:graphic xmlns:a="http://schemas.openxmlformats.org/drawingml/2006/main">
                <a:graphicData uri="http://schemas.microsoft.com/office/word/2010/wordprocessingShape">
                  <wps:wsp>
                    <wps:cNvSpPr/>
                    <wps:spPr>
                      <a:xfrm>
                        <a:off x="0" y="0"/>
                        <a:ext cx="1612900" cy="304800"/>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4940B1E5" w14:textId="77777777" w:rsidR="002B7A07" w:rsidRPr="000A6361" w:rsidRDefault="002B7A07" w:rsidP="002B7A07">
                          <w:pPr>
                            <w:bidi w:val="0"/>
                            <w:spacing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B8FF5F" id="مستطيل 1948695474" o:spid="_x0000_s1211" style="position:absolute;left:0;text-align:left;margin-left:3.65pt;margin-top:10.45pt;width:127pt;height:24pt;z-index:25168998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" filled="f" stroked="f" strokeweight="1pt">
              <v:textbox>
                <w:txbxContent>
                  <w:p w14:paraId="4940B1E5" w14:textId="77777777" w:rsidR="002B7A07" w:rsidRPr="000A6361" w:rsidRDefault="002B7A07" w:rsidP="002B7A07">
                    <w:pPr>
                      <w:bidi w:val="0"/>
                      <w:spacing w:line="240" w:lineRule="auto"/>
                      <w:rPr>
                        <w:rFonts w:ascii="Sakkal Majalla" w:hAnsi="Sakkal Majalla" w:cs="Sakkal Majalla"/>
                        <w:color w:val="538135" w:themeColor="accent6" w:themeShade="BF"/>
                      </w:rPr>
                    </w:pPr>
                    <w:r w:rsidRPr="000A6361">
                      <w:rPr>
                        <w:rFonts w:ascii="Sakkal Majalla" w:hAnsi="Sakkal Majalla" w:cs="Sakkal Majalla"/>
                        <w:color w:val="538135" w:themeColor="accent6" w:themeShade="BF"/>
                      </w:rPr>
                      <w:t>www.dawliatraining.com</w:t>
                    </w:r>
                  </w:p>
                </w:txbxContent>
              </v:textbox>
              <w10:wrap anchorx="page"/>
            </v:rect>
          </w:pict>
        </mc:Fallback>
      </mc:AlternateContent>
    </w:r>
    <w:r>
      <w:rPr>
        <w:noProof/>
        <w:sz w:val="24"/>
        <w:szCs w:val="24"/>
      </w:rPr>
      <mc:AlternateContent>
        <mc:Choice Requires="wps">
          <w:drawing>
            <wp:anchor distT="0" distB="0" distL="114300" distR="114300" simplePos="0" relativeHeight="251688960" behindDoc="0" locked="0" layoutInCell="1" allowOverlap="1" wp14:anchorId="77A68497" wp14:editId="11FDF240">
              <wp:simplePos x="0" y="0"/>
              <wp:positionH relativeFrom="column">
                <wp:posOffset>1897967</wp:posOffset>
              </wp:positionH>
              <wp:positionV relativeFrom="paragraph">
                <wp:posOffset>156948</wp:posOffset>
              </wp:positionV>
              <wp:extent cx="1562100"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62100"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8F85C33" w14:textId="77777777" w:rsidR="002B7A07" w:rsidRPr="009F0BE2" w:rsidRDefault="002B7A07" w:rsidP="002B7A07">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77A68497" id="_x0000_t202" coordsize="21600,21600" o:spt="202" path="m,l,21600r21600,l21600,xe">
              <v:stroke joinstyle="miter"/>
              <v:path gradientshapeok="t" o:connecttype="rect"/>
            </v:shapetype>
            <v:shape id="مربع نص 3" o:spid="_x0000_s1212" type="#_x0000_t202" style="position:absolute;left:0;text-align:left;margin-left:149.45pt;margin-top:12.35pt;width:123pt;height:24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" filled="f" stroked="f" strokeweight=".5pt">
              <v:textbox>
                <w:txbxContent>
                  <w:p w14:paraId="48F85C33" w14:textId="77777777" w:rsidR="002B7A07" w:rsidRPr="009F0BE2" w:rsidRDefault="002B7A07" w:rsidP="002B7A07">
                    <w:pPr>
                      <w:jc w:val="center"/>
                      <w:rPr>
                        <w:rFonts w:ascii="Sakkal Majalla" w:hAnsi="Sakkal Majalla" w:cs="Sakkal Majalla"/>
                        <w:b/>
                        <w:bCs/>
                        <w:color w:val="A8D08D" w:themeColor="accent6" w:themeTint="99"/>
                        <w:sz w:val="20"/>
                        <w:szCs w:val="24"/>
                        <w:lang w:bidi="ar-JO"/>
                      </w:rPr>
                    </w:pPr>
                    <w:r w:rsidRPr="009F0BE2">
                      <w:rPr>
                        <w:rFonts w:ascii="Sakkal Majalla" w:hAnsi="Sakkal Majalla" w:cs="Sakkal Majalla"/>
                        <w:b/>
                        <w:bCs/>
                        <w:color w:val="A8D08D" w:themeColor="accent6" w:themeTint="99"/>
                        <w:sz w:val="20"/>
                        <w:szCs w:val="24"/>
                        <w:rtl/>
                        <w:lang w:bidi="ar-JO"/>
                      </w:rPr>
                      <w:t>مركز أبحاث الدولية للتدريب</w:t>
                    </w:r>
                  </w:p>
                </w:txbxContent>
              </v:textbox>
            </v:shape>
          </w:pict>
        </mc:Fallback>
      </mc:AlternateContent>
    </w:r>
    <w:r>
      <w:rPr>
        <w:rFonts w:ascii="Sakkal Majalla" w:hAnsi="Sakkal Majalla" w:cs="Sakkal Majalla"/>
        <w:b/>
        <w:bCs/>
        <w:noProof/>
        <w:color w:val="002060"/>
        <w:sz w:val="34"/>
        <w:szCs w:val="34"/>
        <w:rtl/>
      </w:rPr>
      <mc:AlternateContent>
        <mc:Choice Requires="wps">
          <w:drawing>
            <wp:anchor distT="0" distB="0" distL="114300" distR="114300" simplePos="0" relativeHeight="251686912" behindDoc="0" locked="0" layoutInCell="1" allowOverlap="1" wp14:anchorId="3AB36E86" wp14:editId="182BD160">
              <wp:simplePos x="0" y="0"/>
              <wp:positionH relativeFrom="column">
                <wp:posOffset>3753485</wp:posOffset>
              </wp:positionH>
              <wp:positionV relativeFrom="paragraph">
                <wp:posOffset>362956</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4D18064B" w14:textId="77777777" w:rsidR="002B7A07" w:rsidRPr="00DC31A5" w:rsidRDefault="002B7A07" w:rsidP="002B7A07">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2DB6545F" w14:textId="77777777" w:rsidR="002B7A07" w:rsidRPr="00DC31A5" w:rsidRDefault="00000000" w:rsidP="002B7A07">
                          <w:pPr>
                            <w:spacing w:line="240" w:lineRule="auto"/>
                            <w:jc w:val="center"/>
                            <w:rPr>
                              <w:rFonts w:ascii="Sakkal Majalla" w:hAnsi="Sakkal Majalla" w:cs="Sakkal Majalla"/>
                              <w:b/>
                              <w:bCs/>
                              <w:color w:val="000000" w:themeColor="text1"/>
                            </w:rPr>
                          </w:pPr>
                          <w:hyperlink r:id="rId1" w:history="1">
                            <w:r w:rsidR="002B7A07" w:rsidRPr="00DC31A5">
                              <w:rPr>
                                <w:rStyle w:val="Hyperlink"/>
                                <w:rFonts w:ascii="Sakkal Majalla" w:hAnsi="Sakkal Majalla" w:cs="Sakkal Majalla"/>
                                <w:b/>
                                <w:bCs/>
                              </w:rPr>
                              <w:t>www.dawliatraining.com</w:t>
                            </w:r>
                          </w:hyperlink>
                        </w:p>
                        <w:p w14:paraId="46CF9448" w14:textId="77777777" w:rsidR="002B7A07" w:rsidRPr="00DC31A5" w:rsidRDefault="002B7A07" w:rsidP="002B7A07">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@tircjo</w:t>
                          </w:r>
                        </w:p>
                        <w:p w14:paraId="24786AD8" w14:textId="77777777" w:rsidR="002B7A07" w:rsidRPr="00DC31A5" w:rsidRDefault="002B7A07" w:rsidP="002B7A07">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3AA7AE65" w14:textId="77777777" w:rsidR="002B7A07" w:rsidRDefault="002B7A07" w:rsidP="002B7A07">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4DDA2EEF" w14:textId="77777777" w:rsidR="002B7A07" w:rsidRPr="00DC31A5" w:rsidRDefault="002B7A07" w:rsidP="002B7A07">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B36E86" id="مستطيل 38" o:spid="_x0000_s1213" style="position:absolute;left:0;text-align:left;margin-left:295.55pt;margin-top:28.6pt;width:186.95pt;height:110.45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" filled="f" stroked="f" strokeweight="1pt">
              <v:textbox>
                <w:txbxContent>
                  <w:p w14:paraId="4D18064B" w14:textId="77777777" w:rsidR="002B7A07" w:rsidRPr="00DC31A5" w:rsidRDefault="002B7A07" w:rsidP="002B7A07">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tl/>
                      </w:rPr>
                      <w:t>مركز أبحاث الدولية للتدريب</w:t>
                    </w:r>
                  </w:p>
                  <w:p w14:paraId="2DB6545F" w14:textId="77777777" w:rsidR="002B7A07" w:rsidRPr="00DC31A5" w:rsidRDefault="00000000" w:rsidP="002B7A07">
                    <w:pPr>
                      <w:spacing w:line="240" w:lineRule="auto"/>
                      <w:jc w:val="center"/>
                      <w:rPr>
                        <w:rFonts w:ascii="Sakkal Majalla" w:hAnsi="Sakkal Majalla" w:cs="Sakkal Majalla"/>
                        <w:b/>
                        <w:bCs/>
                        <w:color w:val="000000" w:themeColor="text1"/>
                      </w:rPr>
                    </w:pPr>
                    <w:hyperlink r:id="rId2" w:history="1">
                      <w:r w:rsidR="002B7A07" w:rsidRPr="00DC31A5">
                        <w:rPr>
                          <w:rStyle w:val="Hyperlink"/>
                          <w:rFonts w:ascii="Sakkal Majalla" w:hAnsi="Sakkal Majalla" w:cs="Sakkal Majalla"/>
                          <w:b/>
                          <w:bCs/>
                        </w:rPr>
                        <w:t>www.dawliatraining.com</w:t>
                      </w:r>
                    </w:hyperlink>
                  </w:p>
                  <w:p w14:paraId="46CF9448" w14:textId="77777777" w:rsidR="002B7A07" w:rsidRPr="00DC31A5" w:rsidRDefault="002B7A07" w:rsidP="002B7A07">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Twitter, </w:t>
                    </w:r>
                    <w:proofErr w:type="spellStart"/>
                    <w:r w:rsidRPr="00DC31A5">
                      <w:rPr>
                        <w:rFonts w:ascii="Sakkal Majalla" w:hAnsi="Sakkal Majalla" w:cs="Sakkal Majalla"/>
                        <w:b/>
                        <w:bCs/>
                        <w:color w:val="000000" w:themeColor="text1"/>
                      </w:rPr>
                      <w:t>facebook</w:t>
                    </w:r>
                    <w:proofErr w:type="spellEnd"/>
                    <w:r w:rsidRPr="00DC31A5">
                      <w:rPr>
                        <w:rFonts w:ascii="Sakkal Majalla" w:hAnsi="Sakkal Majalla" w:cs="Sakkal Majalla"/>
                        <w:b/>
                        <w:bCs/>
                        <w:color w:val="000000" w:themeColor="text1"/>
                      </w:rPr>
                      <w:t xml:space="preserve">, </w:t>
                    </w:r>
                    <w:proofErr w:type="spellStart"/>
                    <w:r w:rsidRPr="00DC31A5">
                      <w:rPr>
                        <w:rFonts w:ascii="Sakkal Majalla" w:hAnsi="Sakkal Majalla" w:cs="Sakkal Majalla"/>
                        <w:b/>
                        <w:bCs/>
                        <w:color w:val="000000" w:themeColor="text1"/>
                      </w:rPr>
                      <w:t>instagram</w:t>
                    </w:r>
                    <w:proofErr w:type="spellEnd"/>
                    <w:r w:rsidRPr="00DC31A5">
                      <w:rPr>
                        <w:rFonts w:ascii="Sakkal Majalla" w:hAnsi="Sakkal Majalla" w:cs="Sakkal Majalla"/>
                        <w:b/>
                        <w:bCs/>
                        <w:color w:val="000000" w:themeColor="text1"/>
                      </w:rPr>
                      <w:t xml:space="preserve">: </w:t>
                    </w:r>
                    <w:r w:rsidRPr="00DC31A5">
                      <w:rPr>
                        <w:rFonts w:ascii="Sakkal Majalla" w:hAnsi="Sakkal Majalla" w:cs="Sakkal Majalla"/>
                        <w:b/>
                        <w:bCs/>
                        <w:color w:val="2F5496" w:themeColor="accent1" w:themeShade="BF"/>
                      </w:rPr>
                      <w:t>@tircjo</w:t>
                    </w:r>
                  </w:p>
                  <w:p w14:paraId="24786AD8" w14:textId="77777777" w:rsidR="002B7A07" w:rsidRPr="00DC31A5" w:rsidRDefault="002B7A07" w:rsidP="002B7A07">
                    <w:pPr>
                      <w:spacing w:line="240" w:lineRule="auto"/>
                      <w:jc w:val="center"/>
                      <w:rPr>
                        <w:rFonts w:ascii="Sakkal Majalla" w:hAnsi="Sakkal Majalla" w:cs="Sakkal Majalla"/>
                        <w:b/>
                        <w:bCs/>
                        <w:color w:val="000000" w:themeColor="text1"/>
                      </w:rPr>
                    </w:pPr>
                    <w:r w:rsidRPr="00DC31A5">
                      <w:rPr>
                        <w:rFonts w:ascii="Sakkal Majalla" w:hAnsi="Sakkal Majalla" w:cs="Sakkal Majalla"/>
                        <w:b/>
                        <w:bCs/>
                        <w:color w:val="000000" w:themeColor="text1"/>
                      </w:rPr>
                      <w:t xml:space="preserve">Mobile &amp; </w:t>
                    </w:r>
                    <w:proofErr w:type="spellStart"/>
                    <w:r w:rsidRPr="00DC31A5">
                      <w:rPr>
                        <w:rFonts w:ascii="Sakkal Majalla" w:hAnsi="Sakkal Majalla" w:cs="Sakkal Majalla"/>
                        <w:b/>
                        <w:bCs/>
                        <w:color w:val="000000" w:themeColor="text1"/>
                      </w:rPr>
                      <w:t>whatssup</w:t>
                    </w:r>
                    <w:proofErr w:type="spellEnd"/>
                    <w:r w:rsidRPr="00DC31A5">
                      <w:rPr>
                        <w:rFonts w:ascii="Sakkal Majalla" w:hAnsi="Sakkal Majalla" w:cs="Sakkal Majalla"/>
                        <w:b/>
                        <w:bCs/>
                        <w:color w:val="000000" w:themeColor="text1"/>
                      </w:rPr>
                      <w:t>:</w:t>
                    </w:r>
                  </w:p>
                  <w:p w14:paraId="3AA7AE65" w14:textId="77777777" w:rsidR="002B7A07" w:rsidRDefault="002B7A07" w:rsidP="002B7A07">
                    <w:pPr>
                      <w:spacing w:line="240" w:lineRule="auto"/>
                      <w:jc w:val="center"/>
                      <w:rPr>
                        <w:rFonts w:ascii="Sakkal Majalla" w:hAnsi="Sakkal Majalla" w:cs="Sakkal Majalla"/>
                        <w:b/>
                        <w:bCs/>
                        <w:color w:val="000000" w:themeColor="text1"/>
                        <w:rtl/>
                      </w:rPr>
                    </w:pPr>
                    <w:r w:rsidRPr="00DC31A5">
                      <w:rPr>
                        <w:rFonts w:ascii="Sakkal Majalla" w:hAnsi="Sakkal Majalla" w:cs="Sakkal Majalla"/>
                        <w:b/>
                        <w:bCs/>
                        <w:color w:val="000000" w:themeColor="text1"/>
                      </w:rPr>
                      <w:t>00962779222666</w:t>
                    </w:r>
                  </w:p>
                  <w:p w14:paraId="4DDA2EEF" w14:textId="77777777" w:rsidR="002B7A07" w:rsidRPr="00DC31A5" w:rsidRDefault="002B7A07" w:rsidP="002B7A07">
                    <w:pPr>
                      <w:spacing w:line="240" w:lineRule="auto"/>
                      <w:jc w:val="center"/>
                      <w:rPr>
                        <w:rFonts w:ascii="Sakkal Majalla" w:hAnsi="Sakkal Majalla" w:cs="Sakkal Majalla"/>
                        <w:b/>
                        <w:bCs/>
                        <w:color w:val="000000" w:themeColor="text1"/>
                        <w:rtl/>
                      </w:rPr>
                    </w:pPr>
                    <w:r>
                      <w:rPr>
                        <w:rFonts w:ascii="Sakkal Majalla" w:hAnsi="Sakkal Majalla" w:cs="Sakkal Majalla" w:hint="cs"/>
                        <w:b/>
                        <w:bCs/>
                        <w:color w:val="000000" w:themeColor="text1"/>
                        <w:rtl/>
                      </w:rPr>
                      <w:t>(دورات تدريبية، استشارات، تصميم حقائب تدريبية)</w:t>
                    </w:r>
                  </w:p>
                </w:txbxContent>
              </v:textbox>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0BB74B0" w14:textId="77777777" w:rsidR="00037C82" w:rsidRDefault="00037C82" w:rsidP="00F53D08">
      <w:pPr>
        <w:spacing w:line="240" w:lineRule="auto"/>
      </w:pPr>
      <w:r>
        <w:separator/>
      </w:r>
    </w:p>
  </w:footnote>
  <w:footnote w:type="continuationSeparator" w:id="0">
    <w:p w14:paraId="335E372B" w14:textId="77777777" w:rsidR="00037C82" w:rsidRDefault="00037C82"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261A469" w14:textId="77777777" w:rsidR="00E4514E" w:rsidRDefault="00E4514E">
    <w:pPr>
      <w:pStyle w:val="a3"/>
    </w:pPr>
    <w:r>
      <w:rPr>
        <w:noProof/>
      </w:rPr>
      <mc:AlternateContent>
        <mc:Choice Requires="wpg">
          <w:drawing>
            <wp:anchor distT="0" distB="0" distL="114300" distR="114300" simplePos="0" relativeHeight="251667456" behindDoc="0" locked="0" layoutInCell="1" allowOverlap="1" wp14:anchorId="37764423" wp14:editId="4F20B840">
              <wp:simplePos x="0" y="0"/>
              <wp:positionH relativeFrom="page">
                <wp:align>right</wp:align>
              </wp:positionH>
              <wp:positionV relativeFrom="page">
                <wp:align>top</wp:align>
              </wp:positionV>
              <wp:extent cx="7776182" cy="10059285"/>
              <wp:effectExtent l="0" t="0" r="0" b="0"/>
              <wp:wrapNone/>
              <wp:docPr id="2" name="Group 2">
                <a:extLst xmlns:a="http://schemas.openxmlformats.org/drawingml/2006/main">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7776182" cy="10059285"/>
                        <a:chOff x="0" y="0"/>
                        <a:chExt cx="7776182" cy="10059285"/>
                      </a:xfrm>
                    </wpg:grpSpPr>
                    <wps:wsp>
                      <wps:cNvPr id="5" name="Freeform 5" descr="decorative element"/>
                      <wps:cNvSpPr>
                        <a:spLocks/>
                      </wps:cNvSpPr>
                      <wps:spPr bwMode="auto">
                        <a:xfrm>
                          <a:off x="0" y="923925"/>
                          <a:ext cx="4317214" cy="1032782"/>
                        </a:xfrm>
                        <a:custGeom>
                          <a:avLst/>
                          <a:gdLst>
                            <a:gd name="T0" fmla="*/ 2136 w 2671"/>
                            <a:gd name="T1" fmla="*/ 0 h 690"/>
                            <a:gd name="T2" fmla="*/ 0 w 2671"/>
                            <a:gd name="T3" fmla="*/ 0 h 690"/>
                            <a:gd name="T4" fmla="*/ 0 w 2671"/>
                            <a:gd name="T5" fmla="*/ 690 h 690"/>
                            <a:gd name="T6" fmla="*/ 2671 w 2671"/>
                            <a:gd name="T7" fmla="*/ 690 h 690"/>
                            <a:gd name="T8" fmla="*/ 2136 w 2671"/>
                            <a:gd name="T9" fmla="*/ 0 h 690"/>
                          </a:gdLst>
                          <a:ahLst/>
                          <a:cxnLst>
                            <a:cxn ang="0">
                              <a:pos x="T0" y="T1"/>
                            </a:cxn>
                            <a:cxn ang="0">
                              <a:pos x="T2" y="T3"/>
                            </a:cxn>
                            <a:cxn ang="0">
                              <a:pos x="T4" y="T5"/>
                            </a:cxn>
                            <a:cxn ang="0">
                              <a:pos x="T6" y="T7"/>
                            </a:cxn>
                            <a:cxn ang="0">
                              <a:pos x="T8" y="T9"/>
                            </a:cxn>
                          </a:cxnLst>
                          <a:rect l="0" t="0" r="r" b="b"/>
                          <a:pathLst>
                            <a:path w="2671" h="690">
                              <a:moveTo>
                                <a:pt x="2136" y="0"/>
                              </a:moveTo>
                              <a:lnTo>
                                <a:pt x="0" y="0"/>
                              </a:lnTo>
                              <a:lnTo>
                                <a:pt x="0" y="690"/>
                              </a:lnTo>
                              <a:lnTo>
                                <a:pt x="2671" y="690"/>
                              </a:lnTo>
                              <a:lnTo>
                                <a:pt x="2136" y="0"/>
                              </a:lnTo>
                              <a:close/>
                            </a:path>
                          </a:pathLst>
                        </a:custGeom>
                        <a:solidFill>
                          <a:srgbClr val="00B050"/>
                        </a:solidFill>
                        <a:ln>
                          <a:noFill/>
                        </a:ln>
                      </wps:spPr>
                      <wps:bodyPr vert="horz" wrap="square" lIns="91440" tIns="45720" rIns="91440" bIns="45720" numCol="1" anchor="t" anchorCtr="0" compatLnSpc="1">
                        <a:prstTxWarp prst="textNoShape">
                          <a:avLst/>
                        </a:prstTxWarp>
                      </wps:bodyPr>
                    </wps:wsp>
                    <wps:wsp>
                      <wps:cNvPr id="6" name="Freeform 6" descr="decorative element"/>
                      <wps:cNvSpPr>
                        <a:spLocks/>
                      </wps:cNvSpPr>
                      <wps:spPr bwMode="auto">
                        <a:xfrm>
                          <a:off x="3943350" y="485775"/>
                          <a:ext cx="3832315" cy="658586"/>
                        </a:xfrm>
                        <a:custGeom>
                          <a:avLst/>
                          <a:gdLst>
                            <a:gd name="T0" fmla="*/ 2371 w 2371"/>
                            <a:gd name="T1" fmla="*/ 0 h 440"/>
                            <a:gd name="T2" fmla="*/ 0 w 2371"/>
                            <a:gd name="T3" fmla="*/ 0 h 440"/>
                            <a:gd name="T4" fmla="*/ 355 w 2371"/>
                            <a:gd name="T5" fmla="*/ 440 h 440"/>
                            <a:gd name="T6" fmla="*/ 2371 w 2371"/>
                            <a:gd name="T7" fmla="*/ 440 h 440"/>
                            <a:gd name="T8" fmla="*/ 2371 w 2371"/>
                            <a:gd name="T9" fmla="*/ 0 h 440"/>
                          </a:gdLst>
                          <a:ahLst/>
                          <a:cxnLst>
                            <a:cxn ang="0">
                              <a:pos x="T0" y="T1"/>
                            </a:cxn>
                            <a:cxn ang="0">
                              <a:pos x="T2" y="T3"/>
                            </a:cxn>
                            <a:cxn ang="0">
                              <a:pos x="T4" y="T5"/>
                            </a:cxn>
                            <a:cxn ang="0">
                              <a:pos x="T6" y="T7"/>
                            </a:cxn>
                            <a:cxn ang="0">
                              <a:pos x="T8" y="T9"/>
                            </a:cxn>
                          </a:cxnLst>
                          <a:rect l="0" t="0" r="r" b="b"/>
                          <a:pathLst>
                            <a:path w="2371" h="440">
                              <a:moveTo>
                                <a:pt x="2371" y="0"/>
                              </a:moveTo>
                              <a:lnTo>
                                <a:pt x="0" y="0"/>
                              </a:lnTo>
                              <a:lnTo>
                                <a:pt x="355" y="440"/>
                              </a:lnTo>
                              <a:lnTo>
                                <a:pt x="2371" y="440"/>
                              </a:lnTo>
                              <a:lnTo>
                                <a:pt x="2371" y="0"/>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wps:bodyPr>
                    </wps:wsp>
                    <wps:wsp>
                      <wps:cNvPr id="7" name="Rectangle 8"/>
                      <wps:cNvSpPr>
                        <a:spLocks noChangeArrowheads="1"/>
                      </wps:cNvSpPr>
                      <wps:spPr bwMode="auto">
                        <a:xfrm>
                          <a:off x="0" y="0"/>
                          <a:ext cx="7771308" cy="667566"/>
                        </a:xfrm>
                        <a:prstGeom prst="rect">
                          <a:avLst/>
                        </a:prstGeom>
                        <a:solidFill>
                          <a:schemeClr val="tx1"/>
                        </a:solidFill>
                        <a:ln>
                          <a:noFill/>
                        </a:ln>
                      </wps:spPr>
                      <wps:bodyPr vert="horz" wrap="square" lIns="91440" tIns="45720" rIns="91440" bIns="45720" numCol="1" anchor="t" anchorCtr="0" compatLnSpc="1">
                        <a:prstTxWarp prst="textNoShape">
                          <a:avLst/>
                        </a:prstTxWarp>
                      </wps:bodyPr>
                    </wps:wsp>
                    <wps:wsp>
                      <wps:cNvPr id="8" name="Freeform: Shape 27" descr="decorative element"/>
                      <wps:cNvSpPr>
                        <a:spLocks/>
                      </wps:cNvSpPr>
                      <wps:spPr bwMode="auto">
                        <a:xfrm>
                          <a:off x="0" y="8515350"/>
                          <a:ext cx="6694833" cy="1543935"/>
                        </a:xfrm>
                        <a:custGeom>
                          <a:avLst/>
                          <a:gdLst>
                            <a:gd name="connsiteX0" fmla="*/ 0 w 6694833"/>
                            <a:gd name="connsiteY0" fmla="*/ 0 h 1543935"/>
                            <a:gd name="connsiteX1" fmla="*/ 4583908 w 6694833"/>
                            <a:gd name="connsiteY1" fmla="*/ 0 h 1543935"/>
                            <a:gd name="connsiteX2" fmla="*/ 6694833 w 6694833"/>
                            <a:gd name="connsiteY2" fmla="*/ 1543935 h 1543935"/>
                            <a:gd name="connsiteX3" fmla="*/ 1023938 w 6694833"/>
                            <a:gd name="connsiteY3" fmla="*/ 1543935 h 1543935"/>
                            <a:gd name="connsiteX4" fmla="*/ 9698 w 6694833"/>
                            <a:gd name="connsiteY4" fmla="*/ 1543935 h 1543935"/>
                            <a:gd name="connsiteX5" fmla="*/ 0 w 6694833"/>
                            <a:gd name="connsiteY5" fmla="*/ 1543935 h 1543935"/>
                            <a:gd name="connsiteX6" fmla="*/ 0 w 6694833"/>
                            <a:gd name="connsiteY6" fmla="*/ 48783 h 1543935"/>
                            <a:gd name="connsiteX7" fmla="*/ 307 w 6694833"/>
                            <a:gd name="connsiteY7" fmla="*/ 48783 h 154393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Lst>
                          <a:rect l="l" t="t" r="r" b="b"/>
                          <a:pathLst>
                            <a:path w="6694833" h="1543935">
                              <a:moveTo>
                                <a:pt x="0" y="0"/>
                              </a:moveTo>
                              <a:lnTo>
                                <a:pt x="4583908" y="0"/>
                              </a:lnTo>
                              <a:lnTo>
                                <a:pt x="6694833" y="1543935"/>
                              </a:lnTo>
                              <a:lnTo>
                                <a:pt x="1023938" y="1543935"/>
                              </a:lnTo>
                              <a:lnTo>
                                <a:pt x="9698" y="1543935"/>
                              </a:lnTo>
                              <a:lnTo>
                                <a:pt x="0" y="1543935"/>
                              </a:lnTo>
                              <a:lnTo>
                                <a:pt x="0" y="48783"/>
                              </a:lnTo>
                              <a:lnTo>
                                <a:pt x="307" y="48783"/>
                              </a:lnTo>
                              <a:close/>
                            </a:path>
                          </a:pathLst>
                        </a:custGeom>
                        <a:solidFill>
                          <a:schemeClr val="tx1">
                            <a:lumMod val="65000"/>
                            <a:lumOff val="35000"/>
                          </a:schemeClr>
                        </a:solidFill>
                        <a:ln>
                          <a:noFill/>
                        </a:ln>
                      </wps:spPr>
                      <wps:bodyPr vert="horz" wrap="square" lIns="91440" tIns="45720" rIns="91440" bIns="45720" numCol="1" anchor="t" anchorCtr="0" compatLnSpc="1">
                        <a:prstTxWarp prst="textNoShape">
                          <a:avLst/>
                        </a:prstTxWarp>
                        <a:noAutofit/>
                      </wps:bodyPr>
                    </wps:wsp>
                    <wps:wsp>
                      <wps:cNvPr id="9" name="Freeform: Shape 24" descr="decorative element"/>
                      <wps:cNvSpPr>
                        <a:spLocks/>
                      </wps:cNvSpPr>
                      <wps:spPr bwMode="auto">
                        <a:xfrm>
                          <a:off x="6496050" y="7315200"/>
                          <a:ext cx="1280132" cy="2742111"/>
                        </a:xfrm>
                        <a:custGeom>
                          <a:avLst/>
                          <a:gdLst>
                            <a:gd name="connsiteX0" fmla="*/ 1280132 w 1280132"/>
                            <a:gd name="connsiteY0" fmla="*/ 0 h 2742111"/>
                            <a:gd name="connsiteX1" fmla="*/ 1280132 w 1280132"/>
                            <a:gd name="connsiteY1" fmla="*/ 2733130 h 2742111"/>
                            <a:gd name="connsiteX2" fmla="*/ 1280131 w 1280132"/>
                            <a:gd name="connsiteY2" fmla="*/ 2733130 h 2742111"/>
                            <a:gd name="connsiteX3" fmla="*/ 1280131 w 1280132"/>
                            <a:gd name="connsiteY3" fmla="*/ 2742111 h 2742111"/>
                            <a:gd name="connsiteX4" fmla="*/ 1094394 w 1280132"/>
                            <a:gd name="connsiteY4" fmla="*/ 2742111 h 2742111"/>
                            <a:gd name="connsiteX5" fmla="*/ 1094394 w 1280132"/>
                            <a:gd name="connsiteY5" fmla="*/ 2742104 h 2742111"/>
                            <a:gd name="connsiteX6" fmla="*/ 1094254 w 1280132"/>
                            <a:gd name="connsiteY6" fmla="*/ 2742111 h 2742111"/>
                            <a:gd name="connsiteX7" fmla="*/ 0 w 1280132"/>
                            <a:gd name="connsiteY7" fmla="*/ 1944324 h 2742111"/>
                            <a:gd name="connsiteX8" fmla="*/ 0 w 1280132"/>
                            <a:gd name="connsiteY8" fmla="*/ 926510 h 2742111"/>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1280132" h="2742111">
                              <a:moveTo>
                                <a:pt x="1280132" y="0"/>
                              </a:moveTo>
                              <a:lnTo>
                                <a:pt x="1280132" y="2733130"/>
                              </a:lnTo>
                              <a:lnTo>
                                <a:pt x="1280131" y="2733130"/>
                              </a:lnTo>
                              <a:lnTo>
                                <a:pt x="1280131" y="2742111"/>
                              </a:lnTo>
                              <a:lnTo>
                                <a:pt x="1094394" y="2742111"/>
                              </a:lnTo>
                              <a:lnTo>
                                <a:pt x="1094394" y="2742104"/>
                              </a:lnTo>
                              <a:lnTo>
                                <a:pt x="1094254" y="2742111"/>
                              </a:lnTo>
                              <a:lnTo>
                                <a:pt x="0" y="1944324"/>
                              </a:lnTo>
                              <a:lnTo>
                                <a:pt x="0" y="926510"/>
                              </a:lnTo>
                              <a:close/>
                            </a:path>
                          </a:pathLst>
                        </a:custGeom>
                        <a:solidFill>
                          <a:srgbClr val="00B050"/>
                        </a:solidFill>
                        <a:ln>
                          <a:noFill/>
                        </a:ln>
                      </wps:spPr>
                      <wps:bodyPr vert="horz" wrap="square" lIns="91440" tIns="45720" rIns="91440" bIns="45720" numCol="1" anchor="t" anchorCtr="0" compatLnSpc="1">
                        <a:prstTxWarp prst="textNoShape">
                          <a:avLst/>
                        </a:prstTxWarp>
                        <a:noAutofit/>
                      </wps:bodyPr>
                    </wps:wsp>
                    <wps:wsp>
                      <wps:cNvPr id="10" name="Freeform 13" descr="decorative element"/>
                      <wps:cNvSpPr>
                        <a:spLocks/>
                      </wps:cNvSpPr>
                      <wps:spPr bwMode="auto">
                        <a:xfrm>
                          <a:off x="5267325" y="7848600"/>
                          <a:ext cx="1228410" cy="1766207"/>
                        </a:xfrm>
                        <a:custGeom>
                          <a:avLst/>
                          <a:gdLst>
                            <a:gd name="T0" fmla="*/ 760 w 760"/>
                            <a:gd name="T1" fmla="*/ 0 h 1180"/>
                            <a:gd name="T2" fmla="*/ 0 w 760"/>
                            <a:gd name="T3" fmla="*/ 593 h 1180"/>
                            <a:gd name="T4" fmla="*/ 760 w 760"/>
                            <a:gd name="T5" fmla="*/ 1180 h 1180"/>
                            <a:gd name="T6" fmla="*/ 760 w 760"/>
                            <a:gd name="T7" fmla="*/ 946 h 1180"/>
                            <a:gd name="T8" fmla="*/ 317 w 760"/>
                            <a:gd name="T9" fmla="*/ 604 h 1180"/>
                            <a:gd name="T10" fmla="*/ 760 w 760"/>
                            <a:gd name="T11" fmla="*/ 266 h 1180"/>
                            <a:gd name="T12" fmla="*/ 760 w 760"/>
                            <a:gd name="T13" fmla="*/ 0 h 1180"/>
                          </a:gdLst>
                          <a:ahLst/>
                          <a:cxnLst>
                            <a:cxn ang="0">
                              <a:pos x="T0" y="T1"/>
                            </a:cxn>
                            <a:cxn ang="0">
                              <a:pos x="T2" y="T3"/>
                            </a:cxn>
                            <a:cxn ang="0">
                              <a:pos x="T4" y="T5"/>
                            </a:cxn>
                            <a:cxn ang="0">
                              <a:pos x="T6" y="T7"/>
                            </a:cxn>
                            <a:cxn ang="0">
                              <a:pos x="T8" y="T9"/>
                            </a:cxn>
                            <a:cxn ang="0">
                              <a:pos x="T10" y="T11"/>
                            </a:cxn>
                            <a:cxn ang="0">
                              <a:pos x="T12" y="T13"/>
                            </a:cxn>
                          </a:cxnLst>
                          <a:rect l="0" t="0" r="r" b="b"/>
                          <a:pathLst>
                            <a:path w="760" h="1180">
                              <a:moveTo>
                                <a:pt x="760" y="0"/>
                              </a:moveTo>
                              <a:lnTo>
                                <a:pt x="0" y="593"/>
                              </a:lnTo>
                              <a:lnTo>
                                <a:pt x="760" y="1180"/>
                              </a:lnTo>
                              <a:lnTo>
                                <a:pt x="760" y="946"/>
                              </a:lnTo>
                              <a:lnTo>
                                <a:pt x="317" y="604"/>
                              </a:lnTo>
                              <a:lnTo>
                                <a:pt x="760" y="266"/>
                              </a:lnTo>
                              <a:lnTo>
                                <a:pt x="760" y="0"/>
                              </a:lnTo>
                              <a:close/>
                            </a:path>
                          </a:pathLst>
                        </a:custGeom>
                        <a:solidFill>
                          <a:schemeClr val="tx1"/>
                        </a:solidFill>
                        <a:ln>
                          <a:noFill/>
                        </a:ln>
                      </wps:spPr>
                      <wps:bodyPr vert="horz" wrap="square" lIns="91440" tIns="45720" rIns="91440" bIns="45720" numCol="1" anchor="t" anchorCtr="0" compatLnSpc="1">
                        <a:prstTxWarp prst="textNoShape">
                          <a:avLst/>
                        </a:prstTxWarp>
                      </wps:bodyPr>
                    </wps:wsp>
                    <wps:wsp>
                      <wps:cNvPr id="11" name="Freeform 15" descr="decorative element"/>
                      <wps:cNvSpPr>
                        <a:spLocks/>
                      </wps:cNvSpPr>
                      <wps:spPr bwMode="auto">
                        <a:xfrm>
                          <a:off x="5780012" y="8248650"/>
                          <a:ext cx="716034" cy="1017814"/>
                        </a:xfrm>
                        <a:custGeom>
                          <a:avLst/>
                          <a:gdLst>
                            <a:gd name="T0" fmla="*/ 443 w 443"/>
                            <a:gd name="T1" fmla="*/ 0 h 680"/>
                            <a:gd name="T2" fmla="*/ 0 w 443"/>
                            <a:gd name="T3" fmla="*/ 338 h 680"/>
                            <a:gd name="T4" fmla="*/ 443 w 443"/>
                            <a:gd name="T5" fmla="*/ 680 h 680"/>
                            <a:gd name="T6" fmla="*/ 443 w 443"/>
                            <a:gd name="T7" fmla="*/ 0 h 680"/>
                          </a:gdLst>
                          <a:ahLst/>
                          <a:cxnLst>
                            <a:cxn ang="0">
                              <a:pos x="T0" y="T1"/>
                            </a:cxn>
                            <a:cxn ang="0">
                              <a:pos x="T2" y="T3"/>
                            </a:cxn>
                            <a:cxn ang="0">
                              <a:pos x="T4" y="T5"/>
                            </a:cxn>
                            <a:cxn ang="0">
                              <a:pos x="T6" y="T7"/>
                            </a:cxn>
                          </a:cxnLst>
                          <a:rect l="0" t="0" r="r" b="b"/>
                          <a:pathLst>
                            <a:path w="443" h="680">
                              <a:moveTo>
                                <a:pt x="443" y="0"/>
                              </a:moveTo>
                              <a:lnTo>
                                <a:pt x="0" y="338"/>
                              </a:lnTo>
                              <a:lnTo>
                                <a:pt x="443" y="680"/>
                              </a:lnTo>
                              <a:lnTo>
                                <a:pt x="443" y="0"/>
                              </a:lnTo>
                              <a:close/>
                            </a:path>
                          </a:pathLst>
                        </a:custGeom>
                        <a:solidFill>
                          <a:schemeClr val="accent3"/>
                        </a:solidFill>
                        <a:ln>
                          <a:noFill/>
                        </a:ln>
                      </wps:spPr>
                      <wps:bodyPr vert="horz" wrap="square" lIns="91440" tIns="45720" rIns="91440" bIns="45720" numCol="1" anchor="t" anchorCtr="0" compatLnSpc="1">
                        <a:prstTxWarp prst="textNoShape">
                          <a:avLst/>
                        </a:prstTxWarp>
                      </wps:bodyPr>
                    </wps:wsp>
                    <wps:wsp>
                      <wps:cNvPr id="1" name="Rectangle 28"/>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100000</wp14:pctWidth>
              </wp14:sizeRelH>
              <wp14:sizeRelV relativeFrom="page">
                <wp14:pctHeight>100000</wp14:pctHeight>
              </wp14:sizeRelV>
            </wp:anchor>
          </w:drawing>
        </mc:Choice>
        <mc:Fallback xmlns:w16du="http://schemas.microsoft.com/office/word/2023/wordml/word16du">
          <w:pict>
            <v:group w14:anchorId="08DDC42A" id="Group 2" o:spid="_x0000_s1026" alt="&quot;&quot;" style="position:absolute;margin-left:561.1pt;margin-top:0;width:612.3pt;height:792.05pt;z-index:251667456;mso-width-percent:1000;mso-height-percent:1000;mso-position-horizontal:right;mso-position-horizontal-relative:page;mso-position-vertical:top;mso-position-vertical-relative:page;mso-width-percent:1000;mso-height-percent:1000" coordsize="77761,1005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">
              <v:shape id="Freeform 5" o:spid="_x0000_s1027" alt="decorative element" style="position:absolute;top:9239;width:43172;height:10328;visibility:visible;mso-wrap-style:square;v-text-anchor:top" coordsize="2671,6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" path="m2136,l,,,690r2671,l2136,xe" fillcolor="#00b050" stroked="f">
                <v:path arrowok="t" o:connecttype="custom" o:connectlocs="3452478,0;0,0;0,1032782;4317214,1032782;3452478,0" o:connectangles="0,0,0,0,0"/>
              </v:shape>
              <v:shape id="Freeform 6" o:spid="_x0000_s1028" alt="decorative element" style="position:absolute;left:39433;top:4857;width:38323;height:6586;visibility:visible;mso-wrap-style:square;v-text-anchor:top" coordsize="2371,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" path="m2371,l,,355,440r2016,l2371,xe" fillcolor="#5a5a5a [2109]" stroked="f">
                <v:path arrowok="t" o:connecttype="custom" o:connectlocs="3832315,0;0,0;573797,658586;3832315,658586;3832315,0" o:connectangles="0,0,0,0,0"/>
              </v:shape>
              <v:rect id="Rectangle 8" o:spid="_x0000_s1029" style="position:absolute;width:77713;height:6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" fillcolor="black [3213]" stroked="f"/>
              <v:shape id="Freeform: Shape 27" o:spid="_x0000_s1030" alt="decorative element" style="position:absolute;top:85153;width:66948;height:15439;visibility:visible;mso-wrap-style:square;v-text-anchor:top" coordsize="6694833,15439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" path="m,l4583908,,6694833,1543935r-5670895,l9698,1543935r-9698,l,48783r307,l,xe" fillcolor="#5a5a5a [2109]" stroked="f">
                <v:path arrowok="t" o:connecttype="custom" o:connectlocs="0,0;4583908,0;6694833,1543935;1023938,1543935;9698,1543935;0,1543935;0,48783;307,48783" o:connectangles="0,0,0,0,0,0,0,0"/>
              </v:shape>
              <v:shape id="Freeform: Shape 24" o:spid="_x0000_s1031" alt="decorative element" style="position:absolute;left:64960;top:73152;width:12801;height:27421;visibility:visible;mso-wrap-style:square;v-text-anchor:top" coordsize="1280132,2742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" path="m1280132,r,2733130l1280131,2733130r,8981l1094394,2742111r,-7l1094254,2742111,,1944324,,926510,1280132,xe" fillcolor="#00b050" stroked="f">
                <v:path arrowok="t" o:connecttype="custom" o:connectlocs="1280132,0;1280132,2733130;1280131,2733130;1280131,2742111;1094394,2742111;1094394,2742104;1094254,2742111;0,1944324;0,926510" o:connectangles="0,0,0,0,0,0,0,0,0"/>
              </v:shape>
              <v:shape id="Freeform 13" o:spid="_x0000_s1032" alt="decorative element" style="position:absolute;left:52673;top:78486;width:12284;height:17662;visibility:visible;mso-wrap-style:square;v-text-anchor:top" coordsize="760,1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" path="m760,l,593r760,587l760,946,317,604,760,266,760,xe" fillcolor="black [3213]" stroked="f">
                <v:path arrowok="t" o:connecttype="custom" o:connectlocs="1228410,0;0,887594;1228410,1766207;1228410,1415959;512376,904058;1228410,398145;1228410,0" o:connectangles="0,0,0,0,0,0,0"/>
              </v:shape>
              <v:shape id="Freeform 15" o:spid="_x0000_s1033" alt="decorative element" style="position:absolute;left:57800;top:82486;width:7160;height:10178;visibility:visible;mso-wrap-style:square;v-text-anchor:top" coordsize="443,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" path="m443,l,338,443,680,443,xe" fillcolor="#a5a5a5 [3206]" stroked="f">
                <v:path arrowok="t" o:connecttype="custom" o:connectlocs="716034,0;0,505913;716034,1017814;716034,0" o:connectangles="0,0,0,0"/>
              </v:shape>
              <v:rect id="Rectangle 28" o:spid="_x0000_s1034" style="position:absolute;width:77724;height:10058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" filled="f" stroked="f" strokeweight="1pt"/>
              <w10:wrap anchorx="page" anchory="pag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5F7ACC" w14:textId="77777777" w:rsidR="00E4514E" w:rsidRDefault="00D90411">
    <w:pPr>
      <w:pStyle w:val="a3"/>
    </w:pPr>
    <w:r w:rsidRPr="00BC6FB1">
      <w:rPr>
        <w:noProof/>
        <w:lang w:bidi="ar-EG"/>
      </w:rPr>
      <mc:AlternateContent>
        <mc:Choice Requires="wpg">
          <w:drawing>
            <wp:anchor distT="0" distB="0" distL="114300" distR="114300" simplePos="0" relativeHeight="251672576" behindDoc="0" locked="0" layoutInCell="1" allowOverlap="1" wp14:anchorId="03523FDD" wp14:editId="0568A1E2">
              <wp:simplePos x="0" y="0"/>
              <wp:positionH relativeFrom="margin">
                <wp:posOffset>-1334770</wp:posOffset>
              </wp:positionH>
              <wp:positionV relativeFrom="paragraph">
                <wp:posOffset>-456565</wp:posOffset>
              </wp:positionV>
              <wp:extent cx="8236585" cy="2700021"/>
              <wp:effectExtent l="0" t="0" r="12065" b="24130"/>
              <wp:wrapNone/>
              <wp:docPr id="1427915141"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853064769" name="Group 1853064769"/>
                      <wpg:cNvGrpSpPr/>
                      <wpg:grpSpPr>
                        <a:xfrm>
                          <a:off x="268288" y="0"/>
                          <a:ext cx="7700010" cy="2700021"/>
                          <a:chOff x="268288" y="0"/>
                          <a:chExt cx="7023335" cy="2700343"/>
                        </a:xfrm>
                      </wpg:grpSpPr>
                      <wps:wsp>
                        <wps:cNvPr id="1518501991" name="Rectangle 1518501991"/>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021528376" name="Rectangle 2021528376"/>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05821213" name="Rectangle 1105821213"/>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363270975" name="Rectangle: Rounded Corners 1363270975"/>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du="http://schemas.microsoft.com/office/word/2023/wordml/word16du">
          <w:pict>
            <v:group w14:anchorId="02C5C87C" id="Group 8" o:spid="_x0000_s1026" style="position:absolute;margin-left:-105.1pt;margin-top:-35.95pt;width:648.55pt;height:212.6pt;z-index:25167257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">
              <v:group id="Group 1853064769"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">
                <v:rect id="Rectangle 1518501991"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" fillcolor="#a5a5a5 [2092]" stroked="f" strokeweight="1pt">
                  <v:fill opacity="49087f"/>
                </v:rect>
                <v:rect id="Rectangle 2021528376"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" fillcolor="#168489" stroked="f" strokeweight="1pt">
                  <v:fill opacity="49087f"/>
                </v:rect>
                <v:rect id="Rectangle 1105821213"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" fillcolor="#a5a5a5 [2092]" stroked="f" strokeweight="1pt">
                  <v:fill opacity="49087f"/>
                </v:rect>
              </v:group>
              <v:roundrect id="Rectangle: Rounded Corners 1363270975"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70528" behindDoc="0" locked="0" layoutInCell="1" allowOverlap="1" wp14:anchorId="1A170F1B" wp14:editId="01AB4B88">
              <wp:simplePos x="0" y="0"/>
              <wp:positionH relativeFrom="column">
                <wp:posOffset>-904875</wp:posOffset>
              </wp:positionH>
              <wp:positionV relativeFrom="paragraph">
                <wp:posOffset>-457200</wp:posOffset>
              </wp:positionV>
              <wp:extent cx="7772400" cy="10058400"/>
              <wp:effectExtent l="0" t="0" r="0" b="0"/>
              <wp:wrapNone/>
              <wp:docPr id="155166205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6003C2EB" id="Rectangle 28" o:spid="_x0000_s1026" style="position:absolute;margin-left:-71.25pt;margin-top:-36pt;width:612pt;height:11in;z-index:251670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E6CB4B" w14:textId="77777777" w:rsidR="0046609B" w:rsidRDefault="0046609B">
    <w:pPr>
      <w:pStyle w:val="a3"/>
    </w:pPr>
    <w:r>
      <w:rPr>
        <w:noProof/>
      </w:rPr>
      <mc:AlternateContent>
        <mc:Choice Requires="wps">
          <w:drawing>
            <wp:anchor distT="0" distB="0" distL="114300" distR="114300" simplePos="0" relativeHeight="251676672" behindDoc="0" locked="0" layoutInCell="1" allowOverlap="1" wp14:anchorId="237D44A3" wp14:editId="17BEE119">
              <wp:simplePos x="0" y="0"/>
              <wp:positionH relativeFrom="column">
                <wp:posOffset>-904875</wp:posOffset>
              </wp:positionH>
              <wp:positionV relativeFrom="paragraph">
                <wp:posOffset>-457200</wp:posOffset>
              </wp:positionV>
              <wp:extent cx="7772400" cy="10058400"/>
              <wp:effectExtent l="0" t="0" r="0" b="0"/>
              <wp:wrapNone/>
              <wp:docPr id="300891480"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47C7F824" id="Rectangle 28" o:spid="_x0000_s1026" style="position:absolute;margin-left:-71.25pt;margin-top:-36pt;width:612pt;height:11in;z-index:2516766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C880FD4" w14:textId="77777777" w:rsidR="0046609B" w:rsidRDefault="0046609B">
    <w:pPr>
      <w:pStyle w:val="a3"/>
    </w:pPr>
    <w:r w:rsidRPr="00BC6FB1">
      <w:rPr>
        <w:noProof/>
        <w:lang w:bidi="ar-EG"/>
      </w:rPr>
      <mc:AlternateContent>
        <mc:Choice Requires="wpg">
          <w:drawing>
            <wp:anchor distT="0" distB="0" distL="114300" distR="114300" simplePos="0" relativeHeight="251682816" behindDoc="0" locked="0" layoutInCell="1" allowOverlap="1" wp14:anchorId="10CE2D93" wp14:editId="50B7260C">
              <wp:simplePos x="0" y="0"/>
              <wp:positionH relativeFrom="margin">
                <wp:posOffset>-1334770</wp:posOffset>
              </wp:positionH>
              <wp:positionV relativeFrom="paragraph">
                <wp:posOffset>-456565</wp:posOffset>
              </wp:positionV>
              <wp:extent cx="8236585" cy="2700021"/>
              <wp:effectExtent l="0" t="0" r="12065" b="24130"/>
              <wp:wrapNone/>
              <wp:docPr id="401060902"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728546656" name="Group 728546656"/>
                      <wpg:cNvGrpSpPr/>
                      <wpg:grpSpPr>
                        <a:xfrm>
                          <a:off x="268288" y="0"/>
                          <a:ext cx="7700010" cy="2700021"/>
                          <a:chOff x="268288" y="0"/>
                          <a:chExt cx="7023335" cy="2700343"/>
                        </a:xfrm>
                      </wpg:grpSpPr>
                      <wps:wsp>
                        <wps:cNvPr id="684437785" name="Rectangle 684437785"/>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9334200" name="Rectangle 949334200"/>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981364558" name="Rectangle 1981364558"/>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589784036" name="Rectangle: Rounded Corners 589784036"/>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xmlns:w16du="http://schemas.microsoft.com/office/word/2023/wordml/word16du">
          <w:pict>
            <v:group w14:anchorId="47C3252D" id="Group 8" o:spid="_x0000_s1026" style="position:absolute;margin-left:-105.1pt;margin-top:-35.95pt;width:648.55pt;height:212.6pt;z-index:251682816;mso-position-horizontal-relative:margin"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">
              <v:group id="Group 728546656"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">
                <v:rect id="Rectangle 684437785"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" fillcolor="#a5a5a5 [2092]" stroked="f" strokeweight="1pt">
                  <v:fill opacity="49087f"/>
                </v:rect>
                <v:rect id="Rectangle 949334200"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" fillcolor="#168489" stroked="f" strokeweight="1pt">
                  <v:fill opacity="49087f"/>
                </v:rect>
                <v:rect id="Rectangle 1981364558"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" fillcolor="#a5a5a5 [2092]" stroked="f" strokeweight="1pt">
                  <v:fill opacity="49087f"/>
                </v:rect>
              </v:group>
              <v:roundrect id="Rectangle: Rounded Corners 589784036"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" fillcolor="#168489" strokecolor="#168489" strokeweight="1pt">
                <v:stroke joinstyle="miter"/>
              </v:roundrect>
              <w10:wrap anchorx="margin"/>
            </v:group>
          </w:pict>
        </mc:Fallback>
      </mc:AlternateContent>
    </w:r>
    <w:r>
      <w:rPr>
        <w:noProof/>
      </w:rPr>
      <mc:AlternateContent>
        <mc:Choice Requires="wps">
          <w:drawing>
            <wp:anchor distT="0" distB="0" distL="114300" distR="114300" simplePos="0" relativeHeight="251681792" behindDoc="0" locked="0" layoutInCell="1" allowOverlap="1" wp14:anchorId="1D3B810D" wp14:editId="0ED29410">
              <wp:simplePos x="0" y="0"/>
              <wp:positionH relativeFrom="column">
                <wp:posOffset>-904875</wp:posOffset>
              </wp:positionH>
              <wp:positionV relativeFrom="paragraph">
                <wp:posOffset>-457200</wp:posOffset>
              </wp:positionV>
              <wp:extent cx="7772400" cy="10058400"/>
              <wp:effectExtent l="0" t="0" r="0" b="0"/>
              <wp:wrapNone/>
              <wp:docPr id="1892477704" name="Rectangle 28"/>
              <wp:cNvGraphicFramePr/>
              <a:graphic xmlns:a="http://schemas.openxmlformats.org/drawingml/2006/main">
                <a:graphicData uri="http://schemas.microsoft.com/office/word/2010/wordprocessingShape">
                  <wps:wsp>
                    <wps:cNvSpPr/>
                    <wps:spPr>
                      <a:xfrm>
                        <a:off x="0" y="0"/>
                        <a:ext cx="7772400" cy="1005840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du="http://schemas.microsoft.com/office/word/2023/wordml/word16du">
          <w:pict>
            <v:rect w14:anchorId="3DE3A367" id="Rectangle 28" o:spid="_x0000_s1026" style="position:absolute;margin-left:-71.25pt;margin-top:-36pt;width:612pt;height:11in;z-index:2516817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" filled="f" stroked="f" strokeweight="1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2" type="#_x0000_t75" style="width:399.85pt;height:373.5pt" o:bullet="t">
        <v:imagedata r:id="rId1" o:title="Picture1"/>
      </v:shape>
    </w:pict>
  </w:numPicBullet>
  <w:numPicBullet w:numPicBulletId="1">
    <w:pict>
      <v:shape id="_x0000_i1033" type="#_x0000_t75" style="width:409.5pt;height:409.5pt" o:bullet="t">
        <v:imagedata r:id="rId2" o:title="436303"/>
      </v:shape>
    </w:pict>
  </w:numPicBullet>
  <w:abstractNum w:abstractNumId="0" w15:restartNumberingAfterBreak="0">
    <w:nsid w:val="05820A4F"/>
    <w:multiLevelType w:val="hybridMultilevel"/>
    <w:tmpl w:val="188E7C7C"/>
    <w:lvl w:ilvl="0" w:tplc="0409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 w15:restartNumberingAfterBreak="0">
    <w:nsid w:val="06D72802"/>
    <w:multiLevelType w:val="hybridMultilevel"/>
    <w:tmpl w:val="313886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7C425B4"/>
    <w:multiLevelType w:val="hybridMultilevel"/>
    <w:tmpl w:val="5B542EDC"/>
    <w:lvl w:ilvl="0" w:tplc="266ED050">
      <w:start w:val="1"/>
      <w:numFmt w:val="bullet"/>
      <w:suff w:val="space"/>
      <w:lvlText w:val=""/>
      <w:lvlPicBulletId w:val="0"/>
      <w:lvlJc w:val="left"/>
      <w:pPr>
        <w:ind w:left="720" w:hanging="360"/>
      </w:pPr>
      <w:rPr>
        <w:rFonts w:ascii="Symbol" w:hAnsi="Symbol" w:hint="default"/>
        <w:color w:val="auto"/>
        <w:sz w:val="44"/>
        <w:szCs w:val="44"/>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C65B19"/>
    <w:multiLevelType w:val="hybridMultilevel"/>
    <w:tmpl w:val="1A16391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4AE78FD"/>
    <w:multiLevelType w:val="hybridMultilevel"/>
    <w:tmpl w:val="CD4C56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B885A12"/>
    <w:multiLevelType w:val="hybridMultilevel"/>
    <w:tmpl w:val="E3CEF9BA"/>
    <w:lvl w:ilvl="0" w:tplc="1CDCA004">
      <w:start w:val="1"/>
      <w:numFmt w:val="bullet"/>
      <w:suff w:val="space"/>
      <w:lvlText w:val=""/>
      <w:lvlJc w:val="left"/>
      <w:pPr>
        <w:ind w:left="720" w:hanging="360"/>
      </w:pPr>
      <w:rPr>
        <w:rFonts w:ascii="Wingdings" w:hAnsi="Wingdings" w:hint="default"/>
        <w:color w:val="002060"/>
        <w:sz w:val="44"/>
        <w:szCs w:val="44"/>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E1D38FD"/>
    <w:multiLevelType w:val="hybridMultilevel"/>
    <w:tmpl w:val="7DB04360"/>
    <w:lvl w:ilvl="0" w:tplc="B7F01982">
      <w:start w:val="8"/>
      <w:numFmt w:val="bullet"/>
      <w:lvlText w:val=""/>
      <w:lvlPicBulletId w:val="1"/>
      <w:lvlJc w:val="left"/>
      <w:pPr>
        <w:ind w:left="510" w:hanging="510"/>
      </w:pPr>
      <w:rPr>
        <w:rFonts w:ascii="Symbol" w:eastAsia="Adobe Ming Std L" w:hAnsi="Symbol" w:hint="default"/>
        <w:color w:val="auto"/>
        <w:sz w:val="36"/>
        <w:szCs w:val="36"/>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7" w15:restartNumberingAfterBreak="0">
    <w:nsid w:val="33FB5C50"/>
    <w:multiLevelType w:val="hybridMultilevel"/>
    <w:tmpl w:val="6A826D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5DD2B1A"/>
    <w:multiLevelType w:val="hybridMultilevel"/>
    <w:tmpl w:val="A4C805B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3F2F22B9"/>
    <w:multiLevelType w:val="hybridMultilevel"/>
    <w:tmpl w:val="9500A556"/>
    <w:lvl w:ilvl="0" w:tplc="75CEDBDC">
      <w:start w:val="1"/>
      <w:numFmt w:val="bullet"/>
      <w:lvlText w:val=""/>
      <w:lvlPicBulletId w:val="0"/>
      <w:lvlJc w:val="left"/>
      <w:pPr>
        <w:ind w:left="360" w:hanging="360"/>
      </w:pPr>
      <w:rPr>
        <w:rFonts w:ascii="Symbol" w:hAnsi="Symbol" w:hint="default"/>
        <w:color w:val="auto"/>
        <w:sz w:val="32"/>
        <w:szCs w:val="32"/>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6ABA3612"/>
    <w:multiLevelType w:val="hybridMultilevel"/>
    <w:tmpl w:val="C9C081C8"/>
    <w:lvl w:ilvl="0" w:tplc="0409000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70AE108B"/>
    <w:multiLevelType w:val="hybridMultilevel"/>
    <w:tmpl w:val="D410F196"/>
    <w:lvl w:ilvl="0" w:tplc="42D8C848">
      <w:start w:val="8"/>
      <w:numFmt w:val="bullet"/>
      <w:lvlText w:val=""/>
      <w:lvlPicBulletId w:val="1"/>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16cid:durableId="1834834587">
    <w:abstractNumId w:val="9"/>
  </w:num>
  <w:num w:numId="2" w16cid:durableId="1422525028">
    <w:abstractNumId w:val="5"/>
  </w:num>
  <w:num w:numId="3" w16cid:durableId="1676304990">
    <w:abstractNumId w:val="5"/>
  </w:num>
  <w:num w:numId="4" w16cid:durableId="876237233">
    <w:abstractNumId w:val="2"/>
  </w:num>
  <w:num w:numId="5" w16cid:durableId="540244483">
    <w:abstractNumId w:val="2"/>
  </w:num>
  <w:num w:numId="6" w16cid:durableId="41878035">
    <w:abstractNumId w:val="11"/>
  </w:num>
  <w:num w:numId="7" w16cid:durableId="118842212">
    <w:abstractNumId w:val="6"/>
  </w:num>
  <w:num w:numId="8" w16cid:durableId="1688871615">
    <w:abstractNumId w:val="8"/>
  </w:num>
  <w:num w:numId="9" w16cid:durableId="887375729">
    <w:abstractNumId w:val="0"/>
  </w:num>
  <w:num w:numId="10" w16cid:durableId="187760944">
    <w:abstractNumId w:val="7"/>
  </w:num>
  <w:num w:numId="11" w16cid:durableId="844516944">
    <w:abstractNumId w:val="1"/>
  </w:num>
  <w:num w:numId="12" w16cid:durableId="1505827361">
    <w:abstractNumId w:val="4"/>
  </w:num>
  <w:num w:numId="13" w16cid:durableId="308369720">
    <w:abstractNumId w:val="3"/>
  </w:num>
  <w:num w:numId="14" w16cid:durableId="280962653">
    <w:abstractNumId w:val="10"/>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299A"/>
    <w:rsid w:val="00015BA6"/>
    <w:rsid w:val="000175C5"/>
    <w:rsid w:val="00017C30"/>
    <w:rsid w:val="000247F2"/>
    <w:rsid w:val="00026EBD"/>
    <w:rsid w:val="00031285"/>
    <w:rsid w:val="00037C82"/>
    <w:rsid w:val="00040B1C"/>
    <w:rsid w:val="00052041"/>
    <w:rsid w:val="00057FFB"/>
    <w:rsid w:val="0006418D"/>
    <w:rsid w:val="000724CA"/>
    <w:rsid w:val="00075B3B"/>
    <w:rsid w:val="0007723F"/>
    <w:rsid w:val="00085163"/>
    <w:rsid w:val="00090487"/>
    <w:rsid w:val="000B4041"/>
    <w:rsid w:val="000C4B58"/>
    <w:rsid w:val="000F65A1"/>
    <w:rsid w:val="001024DD"/>
    <w:rsid w:val="001101A0"/>
    <w:rsid w:val="001239F5"/>
    <w:rsid w:val="0013146F"/>
    <w:rsid w:val="00146067"/>
    <w:rsid w:val="00150A53"/>
    <w:rsid w:val="00194181"/>
    <w:rsid w:val="00195C1F"/>
    <w:rsid w:val="001D1A3B"/>
    <w:rsid w:val="001D350A"/>
    <w:rsid w:val="001F0B9B"/>
    <w:rsid w:val="002021EF"/>
    <w:rsid w:val="00206D6C"/>
    <w:rsid w:val="0021196B"/>
    <w:rsid w:val="0022035D"/>
    <w:rsid w:val="00226469"/>
    <w:rsid w:val="00235BF7"/>
    <w:rsid w:val="00283647"/>
    <w:rsid w:val="0028392F"/>
    <w:rsid w:val="002A1158"/>
    <w:rsid w:val="002B7A07"/>
    <w:rsid w:val="002C1700"/>
    <w:rsid w:val="002D301E"/>
    <w:rsid w:val="002E6293"/>
    <w:rsid w:val="002F58A5"/>
    <w:rsid w:val="003000E6"/>
    <w:rsid w:val="00305CD1"/>
    <w:rsid w:val="0032182E"/>
    <w:rsid w:val="00351640"/>
    <w:rsid w:val="00351BFB"/>
    <w:rsid w:val="0035503C"/>
    <w:rsid w:val="00363F3E"/>
    <w:rsid w:val="0036611D"/>
    <w:rsid w:val="0037091C"/>
    <w:rsid w:val="00372687"/>
    <w:rsid w:val="00383BA6"/>
    <w:rsid w:val="00394764"/>
    <w:rsid w:val="003B53C5"/>
    <w:rsid w:val="003B59F9"/>
    <w:rsid w:val="003B6397"/>
    <w:rsid w:val="003C2153"/>
    <w:rsid w:val="003C3033"/>
    <w:rsid w:val="003D7BDE"/>
    <w:rsid w:val="003E4F85"/>
    <w:rsid w:val="003F3631"/>
    <w:rsid w:val="00402CAC"/>
    <w:rsid w:val="00404549"/>
    <w:rsid w:val="00406F1C"/>
    <w:rsid w:val="00433938"/>
    <w:rsid w:val="00434D3A"/>
    <w:rsid w:val="00440E77"/>
    <w:rsid w:val="00451C2C"/>
    <w:rsid w:val="004551E6"/>
    <w:rsid w:val="0046609B"/>
    <w:rsid w:val="004B21EA"/>
    <w:rsid w:val="004C02BF"/>
    <w:rsid w:val="004E7F53"/>
    <w:rsid w:val="005061FF"/>
    <w:rsid w:val="005160BF"/>
    <w:rsid w:val="00516B98"/>
    <w:rsid w:val="0052240B"/>
    <w:rsid w:val="00531E69"/>
    <w:rsid w:val="005447C6"/>
    <w:rsid w:val="00544A93"/>
    <w:rsid w:val="00555065"/>
    <w:rsid w:val="005553F8"/>
    <w:rsid w:val="005570F6"/>
    <w:rsid w:val="00567F02"/>
    <w:rsid w:val="0057074D"/>
    <w:rsid w:val="005A0CF5"/>
    <w:rsid w:val="005A14EB"/>
    <w:rsid w:val="005B19EA"/>
    <w:rsid w:val="005B20FB"/>
    <w:rsid w:val="005B394D"/>
    <w:rsid w:val="005B6BA6"/>
    <w:rsid w:val="005E1791"/>
    <w:rsid w:val="005F43F4"/>
    <w:rsid w:val="00605A10"/>
    <w:rsid w:val="006062A0"/>
    <w:rsid w:val="00610759"/>
    <w:rsid w:val="00620AB0"/>
    <w:rsid w:val="00635307"/>
    <w:rsid w:val="00636A52"/>
    <w:rsid w:val="00643F60"/>
    <w:rsid w:val="00685B67"/>
    <w:rsid w:val="006A6D23"/>
    <w:rsid w:val="006A7D92"/>
    <w:rsid w:val="006B610D"/>
    <w:rsid w:val="006B6382"/>
    <w:rsid w:val="006C0B9D"/>
    <w:rsid w:val="006C3ECB"/>
    <w:rsid w:val="006E04F3"/>
    <w:rsid w:val="006E2B00"/>
    <w:rsid w:val="006F1D3A"/>
    <w:rsid w:val="006F3214"/>
    <w:rsid w:val="006F4600"/>
    <w:rsid w:val="007067A6"/>
    <w:rsid w:val="0071299A"/>
    <w:rsid w:val="00713FA8"/>
    <w:rsid w:val="00724E42"/>
    <w:rsid w:val="007511C6"/>
    <w:rsid w:val="00774F12"/>
    <w:rsid w:val="007900DD"/>
    <w:rsid w:val="007B5069"/>
    <w:rsid w:val="007C1E73"/>
    <w:rsid w:val="007D45C4"/>
    <w:rsid w:val="007E321C"/>
    <w:rsid w:val="007E5ABD"/>
    <w:rsid w:val="007F2463"/>
    <w:rsid w:val="007F4B8E"/>
    <w:rsid w:val="00804E71"/>
    <w:rsid w:val="00806022"/>
    <w:rsid w:val="00820E6E"/>
    <w:rsid w:val="008247B4"/>
    <w:rsid w:val="00834853"/>
    <w:rsid w:val="008452D0"/>
    <w:rsid w:val="008500D7"/>
    <w:rsid w:val="008509A1"/>
    <w:rsid w:val="00880428"/>
    <w:rsid w:val="00881264"/>
    <w:rsid w:val="008855B3"/>
    <w:rsid w:val="008928E3"/>
    <w:rsid w:val="008A4219"/>
    <w:rsid w:val="008A5D14"/>
    <w:rsid w:val="008B4E74"/>
    <w:rsid w:val="008D06BD"/>
    <w:rsid w:val="008D6825"/>
    <w:rsid w:val="008E3919"/>
    <w:rsid w:val="008E5CB0"/>
    <w:rsid w:val="008F266E"/>
    <w:rsid w:val="008F4053"/>
    <w:rsid w:val="008F6AC3"/>
    <w:rsid w:val="00900F65"/>
    <w:rsid w:val="00902465"/>
    <w:rsid w:val="00956C42"/>
    <w:rsid w:val="0096391B"/>
    <w:rsid w:val="00970EC2"/>
    <w:rsid w:val="00984B17"/>
    <w:rsid w:val="00985605"/>
    <w:rsid w:val="009A0B1B"/>
    <w:rsid w:val="009A4182"/>
    <w:rsid w:val="009A62A9"/>
    <w:rsid w:val="009A6AC5"/>
    <w:rsid w:val="009B4AF8"/>
    <w:rsid w:val="009D0FBD"/>
    <w:rsid w:val="009F182F"/>
    <w:rsid w:val="009F6370"/>
    <w:rsid w:val="00A01020"/>
    <w:rsid w:val="00A050E3"/>
    <w:rsid w:val="00A112DA"/>
    <w:rsid w:val="00A13DD8"/>
    <w:rsid w:val="00A249AA"/>
    <w:rsid w:val="00A25638"/>
    <w:rsid w:val="00A34119"/>
    <w:rsid w:val="00A4307E"/>
    <w:rsid w:val="00A43A2C"/>
    <w:rsid w:val="00A651BF"/>
    <w:rsid w:val="00A80DC9"/>
    <w:rsid w:val="00A864D0"/>
    <w:rsid w:val="00A879D7"/>
    <w:rsid w:val="00A9124F"/>
    <w:rsid w:val="00A94163"/>
    <w:rsid w:val="00AA125F"/>
    <w:rsid w:val="00AB6ABD"/>
    <w:rsid w:val="00AE3BF6"/>
    <w:rsid w:val="00B04A3D"/>
    <w:rsid w:val="00B17DD2"/>
    <w:rsid w:val="00B246E6"/>
    <w:rsid w:val="00B30CCA"/>
    <w:rsid w:val="00B35D4D"/>
    <w:rsid w:val="00B36E13"/>
    <w:rsid w:val="00B37BEB"/>
    <w:rsid w:val="00B45695"/>
    <w:rsid w:val="00B47107"/>
    <w:rsid w:val="00B57307"/>
    <w:rsid w:val="00B72FA3"/>
    <w:rsid w:val="00B85C78"/>
    <w:rsid w:val="00B9126E"/>
    <w:rsid w:val="00B9763C"/>
    <w:rsid w:val="00BB6B1A"/>
    <w:rsid w:val="00BC4B17"/>
    <w:rsid w:val="00BE2EA8"/>
    <w:rsid w:val="00BE3CCA"/>
    <w:rsid w:val="00BF1976"/>
    <w:rsid w:val="00C02D67"/>
    <w:rsid w:val="00C1123C"/>
    <w:rsid w:val="00C13BE5"/>
    <w:rsid w:val="00C23FCA"/>
    <w:rsid w:val="00C31B74"/>
    <w:rsid w:val="00C411F6"/>
    <w:rsid w:val="00C67068"/>
    <w:rsid w:val="00C75D46"/>
    <w:rsid w:val="00C769E5"/>
    <w:rsid w:val="00C933EC"/>
    <w:rsid w:val="00CA02F6"/>
    <w:rsid w:val="00CB3248"/>
    <w:rsid w:val="00CC1FBB"/>
    <w:rsid w:val="00CD05BC"/>
    <w:rsid w:val="00CD2DFE"/>
    <w:rsid w:val="00CE0374"/>
    <w:rsid w:val="00CE1CEF"/>
    <w:rsid w:val="00CE3DFF"/>
    <w:rsid w:val="00CE42F5"/>
    <w:rsid w:val="00CE4EEA"/>
    <w:rsid w:val="00CF54F0"/>
    <w:rsid w:val="00CF7647"/>
    <w:rsid w:val="00D01BB0"/>
    <w:rsid w:val="00D152DE"/>
    <w:rsid w:val="00D1706C"/>
    <w:rsid w:val="00D26A0B"/>
    <w:rsid w:val="00D313B8"/>
    <w:rsid w:val="00D32D17"/>
    <w:rsid w:val="00D374CF"/>
    <w:rsid w:val="00D514BF"/>
    <w:rsid w:val="00D6468C"/>
    <w:rsid w:val="00D80F3F"/>
    <w:rsid w:val="00D86B60"/>
    <w:rsid w:val="00D90411"/>
    <w:rsid w:val="00DA7FCE"/>
    <w:rsid w:val="00DB7EB2"/>
    <w:rsid w:val="00DC1968"/>
    <w:rsid w:val="00DC2CFD"/>
    <w:rsid w:val="00DD042E"/>
    <w:rsid w:val="00DE265B"/>
    <w:rsid w:val="00DE38D9"/>
    <w:rsid w:val="00DF470D"/>
    <w:rsid w:val="00DF73E5"/>
    <w:rsid w:val="00E01E27"/>
    <w:rsid w:val="00E17203"/>
    <w:rsid w:val="00E24512"/>
    <w:rsid w:val="00E26F82"/>
    <w:rsid w:val="00E27144"/>
    <w:rsid w:val="00E4514E"/>
    <w:rsid w:val="00E465B8"/>
    <w:rsid w:val="00E57E25"/>
    <w:rsid w:val="00E62AAD"/>
    <w:rsid w:val="00E7361B"/>
    <w:rsid w:val="00E75862"/>
    <w:rsid w:val="00E90509"/>
    <w:rsid w:val="00EA0BC7"/>
    <w:rsid w:val="00EA45AB"/>
    <w:rsid w:val="00EC0F6F"/>
    <w:rsid w:val="00EE5B34"/>
    <w:rsid w:val="00EF2182"/>
    <w:rsid w:val="00EF63CC"/>
    <w:rsid w:val="00F03305"/>
    <w:rsid w:val="00F15E72"/>
    <w:rsid w:val="00F2280D"/>
    <w:rsid w:val="00F25898"/>
    <w:rsid w:val="00F41306"/>
    <w:rsid w:val="00F472D2"/>
    <w:rsid w:val="00F53D08"/>
    <w:rsid w:val="00F657CC"/>
    <w:rsid w:val="00F66A05"/>
    <w:rsid w:val="00F67767"/>
    <w:rsid w:val="00F82E4B"/>
    <w:rsid w:val="00F91B1A"/>
    <w:rsid w:val="00FB756E"/>
    <w:rsid w:val="00FC76AF"/>
    <w:rsid w:val="00FD0BF8"/>
    <w:rsid w:val="00FD1CE8"/>
    <w:rsid w:val="00FE02DB"/>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4337B69"/>
  <w15:chartTrackingRefBased/>
  <w15:docId w15:val="{03482CE3-DC11-41E3-935D-4C88B8DCF5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305CD1"/>
    <w:pPr>
      <w:bidi/>
      <w:spacing w:after="0" w:line="360" w:lineRule="auto"/>
      <w:jc w:val="lowKashida"/>
    </w:pPr>
    <w:rPr>
      <w:rFonts w:ascii="Times New Roman" w:hAnsi="Times New Roman" w:cs="Times New Roman"/>
      <w:sz w:val="28"/>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3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character" w:styleId="a7">
    <w:name w:val="annotation reference"/>
    <w:basedOn w:val="a0"/>
    <w:uiPriority w:val="99"/>
    <w:semiHidden/>
    <w:unhideWhenUsed/>
    <w:rsid w:val="00DC1968"/>
    <w:rPr>
      <w:sz w:val="16"/>
      <w:szCs w:val="16"/>
    </w:rPr>
  </w:style>
  <w:style w:type="paragraph" w:styleId="a8">
    <w:name w:val="annotation text"/>
    <w:basedOn w:val="a"/>
    <w:link w:val="Char2"/>
    <w:uiPriority w:val="99"/>
    <w:semiHidden/>
    <w:unhideWhenUsed/>
    <w:rsid w:val="00DC1968"/>
    <w:pPr>
      <w:spacing w:line="240" w:lineRule="auto"/>
    </w:pPr>
    <w:rPr>
      <w:sz w:val="20"/>
      <w:szCs w:val="20"/>
    </w:rPr>
  </w:style>
  <w:style w:type="character" w:customStyle="1" w:styleId="Char2">
    <w:name w:val="نص تعليق Char"/>
    <w:basedOn w:val="a0"/>
    <w:link w:val="a8"/>
    <w:uiPriority w:val="99"/>
    <w:semiHidden/>
    <w:rsid w:val="00DC1968"/>
    <w:rPr>
      <w:rFonts w:ascii="Times New Roman" w:hAnsi="Times New Roman" w:cs="Times New Roman"/>
      <w:sz w:val="20"/>
      <w:szCs w:val="20"/>
    </w:rPr>
  </w:style>
  <w:style w:type="paragraph" w:styleId="a9">
    <w:name w:val="annotation subject"/>
    <w:basedOn w:val="a8"/>
    <w:next w:val="a8"/>
    <w:link w:val="Char3"/>
    <w:uiPriority w:val="99"/>
    <w:semiHidden/>
    <w:unhideWhenUsed/>
    <w:rsid w:val="00DC1968"/>
    <w:rPr>
      <w:b/>
      <w:bCs/>
    </w:rPr>
  </w:style>
  <w:style w:type="character" w:customStyle="1" w:styleId="Char3">
    <w:name w:val="موضوع تعليق Char"/>
    <w:basedOn w:val="Char2"/>
    <w:link w:val="a9"/>
    <w:uiPriority w:val="99"/>
    <w:semiHidden/>
    <w:rsid w:val="00DC1968"/>
    <w:rPr>
      <w:rFonts w:ascii="Times New Roman" w:hAnsi="Times New Roman" w:cs="Times New Roman"/>
      <w:b/>
      <w:bCs/>
      <w:sz w:val="20"/>
      <w:szCs w:val="20"/>
    </w:rPr>
  </w:style>
  <w:style w:type="character" w:customStyle="1" w:styleId="Char1">
    <w:name w:val="سرد الفقرات Char"/>
    <w:link w:val="a5"/>
    <w:uiPriority w:val="34"/>
    <w:locked/>
    <w:rsid w:val="00D90411"/>
  </w:style>
  <w:style w:type="paragraph" w:customStyle="1" w:styleId="aa">
    <w:name w:val="فقرة"/>
    <w:basedOn w:val="ab"/>
    <w:link w:val="Char4"/>
    <w:qFormat/>
    <w:rsid w:val="00D90411"/>
    <w:pPr>
      <w:spacing w:line="360" w:lineRule="auto"/>
      <w:jc w:val="both"/>
    </w:pPr>
    <w:rPr>
      <w:rFonts w:ascii="Adobe Arabic" w:hAnsi="Adobe Arabic" w:cs="Adobe Arabic"/>
      <w:b/>
      <w:sz w:val="36"/>
      <w:szCs w:val="36"/>
    </w:rPr>
  </w:style>
  <w:style w:type="character" w:customStyle="1" w:styleId="Char4">
    <w:name w:val="فقرة Char"/>
    <w:basedOn w:val="a0"/>
    <w:link w:val="aa"/>
    <w:rsid w:val="00D90411"/>
    <w:rPr>
      <w:rFonts w:ascii="Adobe Arabic" w:hAnsi="Adobe Arabic" w:cs="Adobe Arabic"/>
      <w:b/>
      <w:sz w:val="36"/>
      <w:szCs w:val="36"/>
    </w:rPr>
  </w:style>
  <w:style w:type="paragraph" w:styleId="ab">
    <w:name w:val="No Spacing"/>
    <w:uiPriority w:val="1"/>
    <w:qFormat/>
    <w:rsid w:val="00D90411"/>
    <w:pPr>
      <w:bidi/>
      <w:spacing w:after="0" w:line="240" w:lineRule="auto"/>
      <w:jc w:val="lowKashida"/>
    </w:pPr>
    <w:rPr>
      <w:rFonts w:ascii="Times New Roman" w:hAnsi="Times New Roman" w:cs="Times New Roman"/>
      <w:sz w:val="28"/>
      <w:szCs w:val="32"/>
    </w:rPr>
  </w:style>
  <w:style w:type="character" w:styleId="ac">
    <w:name w:val="Strong"/>
    <w:basedOn w:val="a0"/>
    <w:uiPriority w:val="22"/>
    <w:qFormat/>
    <w:rsid w:val="001024DD"/>
    <w:rPr>
      <w:b/>
      <w:bCs/>
    </w:rPr>
  </w:style>
  <w:style w:type="character" w:styleId="ad">
    <w:name w:val="Unresolved Mention"/>
    <w:basedOn w:val="a0"/>
    <w:uiPriority w:val="99"/>
    <w:semiHidden/>
    <w:unhideWhenUsed/>
    <w:rsid w:val="00CA02F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333146377">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76537435">
      <w:bodyDiv w:val="1"/>
      <w:marLeft w:val="0"/>
      <w:marRight w:val="0"/>
      <w:marTop w:val="0"/>
      <w:marBottom w:val="0"/>
      <w:divBdr>
        <w:top w:val="none" w:sz="0" w:space="0" w:color="auto"/>
        <w:left w:val="none" w:sz="0" w:space="0" w:color="auto"/>
        <w:bottom w:val="none" w:sz="0" w:space="0" w:color="auto"/>
        <w:right w:val="none" w:sz="0" w:space="0" w:color="auto"/>
      </w:divBdr>
    </w:div>
    <w:div w:id="1379090287">
      <w:bodyDiv w:val="1"/>
      <w:marLeft w:val="0"/>
      <w:marRight w:val="0"/>
      <w:marTop w:val="0"/>
      <w:marBottom w:val="0"/>
      <w:divBdr>
        <w:top w:val="none" w:sz="0" w:space="0" w:color="auto"/>
        <w:left w:val="none" w:sz="0" w:space="0" w:color="auto"/>
        <w:bottom w:val="none" w:sz="0" w:space="0" w:color="auto"/>
        <w:right w:val="none" w:sz="0" w:space="0" w:color="auto"/>
      </w:divBdr>
    </w:div>
    <w:div w:id="1430350917">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74243742">
      <w:bodyDiv w:val="1"/>
      <w:marLeft w:val="0"/>
      <w:marRight w:val="0"/>
      <w:marTop w:val="0"/>
      <w:marBottom w:val="0"/>
      <w:divBdr>
        <w:top w:val="none" w:sz="0" w:space="0" w:color="auto"/>
        <w:left w:val="none" w:sz="0" w:space="0" w:color="auto"/>
        <w:bottom w:val="none" w:sz="0" w:space="0" w:color="auto"/>
        <w:right w:val="none" w:sz="0" w:space="0" w:color="auto"/>
      </w:divBdr>
    </w:div>
    <w:div w:id="1583831479">
      <w:bodyDiv w:val="1"/>
      <w:marLeft w:val="0"/>
      <w:marRight w:val="0"/>
      <w:marTop w:val="0"/>
      <w:marBottom w:val="0"/>
      <w:divBdr>
        <w:top w:val="none" w:sz="0" w:space="0" w:color="auto"/>
        <w:left w:val="none" w:sz="0" w:space="0" w:color="auto"/>
        <w:bottom w:val="none" w:sz="0" w:space="0" w:color="auto"/>
        <w:right w:val="none" w:sz="0" w:space="0" w:color="auto"/>
      </w:divBdr>
    </w:div>
    <w:div w:id="1833065983">
      <w:bodyDiv w:val="1"/>
      <w:marLeft w:val="0"/>
      <w:marRight w:val="0"/>
      <w:marTop w:val="0"/>
      <w:marBottom w:val="0"/>
      <w:divBdr>
        <w:top w:val="none" w:sz="0" w:space="0" w:color="auto"/>
        <w:left w:val="none" w:sz="0" w:space="0" w:color="auto"/>
        <w:bottom w:val="none" w:sz="0" w:space="0" w:color="auto"/>
        <w:right w:val="none" w:sz="0" w:space="0" w:color="auto"/>
      </w:divBdr>
    </w:div>
    <w:div w:id="1873036074">
      <w:bodyDiv w:val="1"/>
      <w:marLeft w:val="0"/>
      <w:marRight w:val="0"/>
      <w:marTop w:val="0"/>
      <w:marBottom w:val="0"/>
      <w:divBdr>
        <w:top w:val="none" w:sz="0" w:space="0" w:color="auto"/>
        <w:left w:val="none" w:sz="0" w:space="0" w:color="auto"/>
        <w:bottom w:val="none" w:sz="0" w:space="0" w:color="auto"/>
        <w:right w:val="none" w:sz="0" w:space="0" w:color="auto"/>
      </w:divBdr>
    </w:div>
    <w:div w:id="1874464897">
      <w:bodyDiv w:val="1"/>
      <w:marLeft w:val="0"/>
      <w:marRight w:val="0"/>
      <w:marTop w:val="0"/>
      <w:marBottom w:val="0"/>
      <w:divBdr>
        <w:top w:val="none" w:sz="0" w:space="0" w:color="auto"/>
        <w:left w:val="none" w:sz="0" w:space="0" w:color="auto"/>
        <w:bottom w:val="none" w:sz="0" w:space="0" w:color="auto"/>
        <w:right w:val="none" w:sz="0" w:space="0" w:color="auto"/>
      </w:divBdr>
    </w:div>
    <w:div w:id="1881699684">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40410438">
      <w:bodyDiv w:val="1"/>
      <w:marLeft w:val="0"/>
      <w:marRight w:val="0"/>
      <w:marTop w:val="0"/>
      <w:marBottom w:val="0"/>
      <w:divBdr>
        <w:top w:val="none" w:sz="0" w:space="0" w:color="auto"/>
        <w:left w:val="none" w:sz="0" w:space="0" w:color="auto"/>
        <w:bottom w:val="none" w:sz="0" w:space="0" w:color="auto"/>
        <w:right w:val="none" w:sz="0" w:space="0" w:color="auto"/>
      </w:divBdr>
    </w:div>
    <w:div w:id="1983652622">
      <w:bodyDiv w:val="1"/>
      <w:marLeft w:val="0"/>
      <w:marRight w:val="0"/>
      <w:marTop w:val="0"/>
      <w:marBottom w:val="0"/>
      <w:divBdr>
        <w:top w:val="none" w:sz="0" w:space="0" w:color="auto"/>
        <w:left w:val="none" w:sz="0" w:space="0" w:color="auto"/>
        <w:bottom w:val="none" w:sz="0" w:space="0" w:color="auto"/>
        <w:right w:val="none" w:sz="0" w:space="0" w:color="auto"/>
      </w:divBdr>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footer" Target="footer2.xml"/><Relationship Id="rId42" Type="http://schemas.openxmlformats.org/officeDocument/2006/relationships/image" Target="media/image22.png"/><Relationship Id="rId47" Type="http://schemas.microsoft.com/office/2007/relationships/hdphoto" Target="media/hdphoto8.wdp"/><Relationship Id="rId63" Type="http://schemas.openxmlformats.org/officeDocument/2006/relationships/hyperlink" Target="http://www.dawliatraining.com" TargetMode="External"/><Relationship Id="rId68" Type="http://schemas.openxmlformats.org/officeDocument/2006/relationships/hyperlink" Target="http://www.dawliatraining.com" TargetMode="External"/><Relationship Id="rId84" Type="http://schemas.openxmlformats.org/officeDocument/2006/relationships/hyperlink" Target="http://www.dawliatraining.com" TargetMode="External"/><Relationship Id="rId16" Type="http://schemas.openxmlformats.org/officeDocument/2006/relationships/header" Target="header2.xml"/><Relationship Id="rId11" Type="http://schemas.openxmlformats.org/officeDocument/2006/relationships/hyperlink" Target="http://www.dawliatraining.com" TargetMode="External"/><Relationship Id="rId32" Type="http://schemas.openxmlformats.org/officeDocument/2006/relationships/image" Target="media/image14.png"/><Relationship Id="rId37" Type="http://schemas.openxmlformats.org/officeDocument/2006/relationships/image" Target="media/image17.png"/><Relationship Id="rId53" Type="http://schemas.openxmlformats.org/officeDocument/2006/relationships/image" Target="media/image26.png"/><Relationship Id="rId58" Type="http://schemas.openxmlformats.org/officeDocument/2006/relationships/hyperlink" Target="http://www.dawliatraining.com" TargetMode="External"/><Relationship Id="rId74" Type="http://schemas.openxmlformats.org/officeDocument/2006/relationships/hyperlink" Target="http://www.dawliatraining.com" TargetMode="External"/><Relationship Id="rId79" Type="http://schemas.openxmlformats.org/officeDocument/2006/relationships/hyperlink" Target="http://www.dawliatraining.com" TargetMode="External"/><Relationship Id="rId5" Type="http://schemas.openxmlformats.org/officeDocument/2006/relationships/webSettings" Target="webSettings.xml"/><Relationship Id="rId19" Type="http://schemas.openxmlformats.org/officeDocument/2006/relationships/image" Target="media/image9.png"/><Relationship Id="rId14" Type="http://schemas.openxmlformats.org/officeDocument/2006/relationships/image" Target="media/image5.png"/><Relationship Id="rId22" Type="http://schemas.openxmlformats.org/officeDocument/2006/relationships/hyperlink" Target="http://www.dawliatraining.com" TargetMode="External"/><Relationship Id="rId27" Type="http://schemas.microsoft.com/office/2007/relationships/hdphoto" Target="media/hdphoto2.wdp"/><Relationship Id="rId30" Type="http://schemas.openxmlformats.org/officeDocument/2006/relationships/image" Target="media/image13.png"/><Relationship Id="rId35" Type="http://schemas.microsoft.com/office/2007/relationships/hdphoto" Target="media/hdphoto6.wdp"/><Relationship Id="rId43" Type="http://schemas.microsoft.com/office/2007/relationships/hdphoto" Target="media/hdphoto7.wdp"/><Relationship Id="rId48" Type="http://schemas.openxmlformats.org/officeDocument/2006/relationships/image" Target="media/image24.png"/><Relationship Id="rId56" Type="http://schemas.openxmlformats.org/officeDocument/2006/relationships/hyperlink" Target="http://www.dawliatraining.com" TargetMode="External"/><Relationship Id="rId64" Type="http://schemas.openxmlformats.org/officeDocument/2006/relationships/hyperlink" Target="http://www.dawliatraining.com" TargetMode="External"/><Relationship Id="rId69" Type="http://schemas.openxmlformats.org/officeDocument/2006/relationships/hyperlink" Target="http://www.dawliatraining.com" TargetMode="External"/><Relationship Id="rId77" Type="http://schemas.openxmlformats.org/officeDocument/2006/relationships/hyperlink" Target="http://www.dawliatraining.com" TargetMode="External"/><Relationship Id="rId8" Type="http://schemas.openxmlformats.org/officeDocument/2006/relationships/header" Target="header1.xml"/><Relationship Id="rId51" Type="http://schemas.openxmlformats.org/officeDocument/2006/relationships/hyperlink" Target="http://www.dawliatraining.com" TargetMode="External"/><Relationship Id="rId72" Type="http://schemas.openxmlformats.org/officeDocument/2006/relationships/hyperlink" Target="http://www.dawliatraining.com" TargetMode="External"/><Relationship Id="rId80" Type="http://schemas.openxmlformats.org/officeDocument/2006/relationships/hyperlink" Target="http://www.dawliatraining.com" TargetMode="External"/><Relationship Id="rId85" Type="http://schemas.openxmlformats.org/officeDocument/2006/relationships/header" Target="header4.xml"/><Relationship Id="rId3" Type="http://schemas.openxmlformats.org/officeDocument/2006/relationships/styles" Target="styles.xml"/><Relationship Id="rId12" Type="http://schemas.openxmlformats.org/officeDocument/2006/relationships/hyperlink" Target="http://www.dawliatraining.com" TargetMode="External"/><Relationship Id="rId17" Type="http://schemas.openxmlformats.org/officeDocument/2006/relationships/image" Target="media/image7.png"/><Relationship Id="rId25" Type="http://schemas.microsoft.com/office/2007/relationships/hdphoto" Target="media/hdphoto1.wdp"/><Relationship Id="rId33" Type="http://schemas.microsoft.com/office/2007/relationships/hdphoto" Target="media/hdphoto5.wdp"/><Relationship Id="rId38" Type="http://schemas.openxmlformats.org/officeDocument/2006/relationships/image" Target="media/image18.png"/><Relationship Id="rId46" Type="http://schemas.openxmlformats.org/officeDocument/2006/relationships/image" Target="media/image23.png"/><Relationship Id="rId59" Type="http://schemas.openxmlformats.org/officeDocument/2006/relationships/hyperlink" Target="http://www.dawliatraining.com" TargetMode="External"/><Relationship Id="rId67" Type="http://schemas.openxmlformats.org/officeDocument/2006/relationships/hyperlink" Target="http://www.dawliatraining.com" TargetMode="External"/><Relationship Id="rId20" Type="http://schemas.openxmlformats.org/officeDocument/2006/relationships/header" Target="header3.xml"/><Relationship Id="rId41" Type="http://schemas.openxmlformats.org/officeDocument/2006/relationships/image" Target="media/image21.png"/><Relationship Id="rId54" Type="http://schemas.openxmlformats.org/officeDocument/2006/relationships/image" Target="media/image27.png"/><Relationship Id="rId62" Type="http://schemas.openxmlformats.org/officeDocument/2006/relationships/hyperlink" Target="http://www.dawliatraining.com" TargetMode="External"/><Relationship Id="rId70" Type="http://schemas.openxmlformats.org/officeDocument/2006/relationships/hyperlink" Target="http://www.dawliatraining.com" TargetMode="External"/><Relationship Id="rId75" Type="http://schemas.openxmlformats.org/officeDocument/2006/relationships/hyperlink" Target="http://www.dawliatraining.com" TargetMode="External"/><Relationship Id="rId83" Type="http://schemas.openxmlformats.org/officeDocument/2006/relationships/hyperlink" Target="http://www.dawliatraining.com"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hyperlink" Target="http://www.dawliatraining.com" TargetMode="External"/><Relationship Id="rId28" Type="http://schemas.openxmlformats.org/officeDocument/2006/relationships/image" Target="media/image12.png"/><Relationship Id="rId36" Type="http://schemas.openxmlformats.org/officeDocument/2006/relationships/image" Target="media/image16.png"/><Relationship Id="rId49" Type="http://schemas.microsoft.com/office/2007/relationships/hdphoto" Target="media/hdphoto9.wdp"/><Relationship Id="rId57" Type="http://schemas.openxmlformats.org/officeDocument/2006/relationships/hyperlink" Target="http://www.dawliatraining.com" TargetMode="External"/><Relationship Id="rId10" Type="http://schemas.openxmlformats.org/officeDocument/2006/relationships/image" Target="media/image3.png"/><Relationship Id="rId31" Type="http://schemas.microsoft.com/office/2007/relationships/hdphoto" Target="media/hdphoto4.wdp"/><Relationship Id="rId44" Type="http://schemas.openxmlformats.org/officeDocument/2006/relationships/hyperlink" Target="http://www.dawliatraining.com" TargetMode="External"/><Relationship Id="rId52" Type="http://schemas.openxmlformats.org/officeDocument/2006/relationships/hyperlink" Target="http://www.dawliatraining.com" TargetMode="External"/><Relationship Id="rId60" Type="http://schemas.openxmlformats.org/officeDocument/2006/relationships/hyperlink" Target="http://www.dawliatraining.com" TargetMode="External"/><Relationship Id="rId65" Type="http://schemas.openxmlformats.org/officeDocument/2006/relationships/hyperlink" Target="http://www.dawliatraining.com" TargetMode="External"/><Relationship Id="rId73" Type="http://schemas.openxmlformats.org/officeDocument/2006/relationships/hyperlink" Target="http://www.dawliatraining.com" TargetMode="External"/><Relationship Id="rId78" Type="http://schemas.openxmlformats.org/officeDocument/2006/relationships/hyperlink" Target="http://www.dawliatraining.com" TargetMode="External"/><Relationship Id="rId81" Type="http://schemas.openxmlformats.org/officeDocument/2006/relationships/hyperlink" Target="http://www.dawliatraining.com" TargetMode="External"/><Relationship Id="rId86" Type="http://schemas.openxmlformats.org/officeDocument/2006/relationships/footer" Target="footer3.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8.png"/><Relationship Id="rId39" Type="http://schemas.openxmlformats.org/officeDocument/2006/relationships/image" Target="media/image19.png"/><Relationship Id="rId34" Type="http://schemas.openxmlformats.org/officeDocument/2006/relationships/image" Target="media/image15.png"/><Relationship Id="rId50" Type="http://schemas.openxmlformats.org/officeDocument/2006/relationships/image" Target="media/image25.png"/><Relationship Id="rId55" Type="http://schemas.openxmlformats.org/officeDocument/2006/relationships/hyperlink" Target="http://www.dawliatraining.com" TargetMode="External"/><Relationship Id="rId76" Type="http://schemas.openxmlformats.org/officeDocument/2006/relationships/hyperlink" Target="http://www.dawliatraining.com" TargetMode="External"/><Relationship Id="rId7" Type="http://schemas.openxmlformats.org/officeDocument/2006/relationships/endnotes" Target="endnotes.xml"/><Relationship Id="rId71" Type="http://schemas.openxmlformats.org/officeDocument/2006/relationships/hyperlink" Target="http://www.dawliatraining.com" TargetMode="External"/><Relationship Id="rId2" Type="http://schemas.openxmlformats.org/officeDocument/2006/relationships/numbering" Target="numbering.xml"/><Relationship Id="rId29" Type="http://schemas.microsoft.com/office/2007/relationships/hdphoto" Target="media/hdphoto3.wdp"/><Relationship Id="rId24" Type="http://schemas.openxmlformats.org/officeDocument/2006/relationships/image" Target="media/image10.png"/><Relationship Id="rId40" Type="http://schemas.openxmlformats.org/officeDocument/2006/relationships/image" Target="media/image20.png"/><Relationship Id="rId45" Type="http://schemas.openxmlformats.org/officeDocument/2006/relationships/hyperlink" Target="http://www.dawliatraining.com" TargetMode="External"/><Relationship Id="rId66" Type="http://schemas.openxmlformats.org/officeDocument/2006/relationships/hyperlink" Target="http://www.dawliatraining.com" TargetMode="External"/><Relationship Id="rId87" Type="http://schemas.openxmlformats.org/officeDocument/2006/relationships/fontTable" Target="fontTable.xml"/><Relationship Id="rId61" Type="http://schemas.openxmlformats.org/officeDocument/2006/relationships/hyperlink" Target="http://www.dawliatraining.com" TargetMode="External"/><Relationship Id="rId82" Type="http://schemas.openxmlformats.org/officeDocument/2006/relationships/hyperlink" Target="http://www.dawliatraining.com" TargetMode="External"/></Relationships>
</file>

<file path=word/_rels/footer3.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yrianTech\OneDrive\Documents\Custom%20Office%20Templates\&#1606;&#1605;&#1608;&#1584;&#1580;%20&#1605;&#1604;&#1601;%20&#1578;&#1593;&#1585;&#1610;&#1601;&#1610;.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CF330EA6-8C41-4BFE-B502-BDAEFDA74D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ملف تعريفي</Template>
  <TotalTime>14</TotalTime>
  <Pages>11</Pages>
  <Words>434</Words>
  <Characters>2480</Characters>
  <Application>Microsoft Office Word</Application>
  <DocSecurity>0</DocSecurity>
  <Lines>20</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Dr.Ahmad Akra</dc:creator>
  <cp:keywords/>
  <dc:description/>
  <cp:lastModifiedBy>DELL</cp:lastModifiedBy>
  <cp:revision>7</cp:revision>
  <cp:lastPrinted>2022-03-26T18:07:00Z</cp:lastPrinted>
  <dcterms:created xsi:type="dcterms:W3CDTF">2025-04-18T07:18:00Z</dcterms:created>
  <dcterms:modified xsi:type="dcterms:W3CDTF">2025-05-18T06:25:00Z</dcterms:modified>
</cp:coreProperties>
</file>